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76F95" w14:textId="2BF22DA6" w:rsidR="00DD7137" w:rsidRDefault="00DD7137" w:rsidP="007B613B">
      <w:pPr>
        <w:pStyle w:val="Pealkiri"/>
        <w:jc w:val="left"/>
      </w:pPr>
    </w:p>
    <w:p w14:paraId="5075E44C" w14:textId="77777777" w:rsidR="00DD7137" w:rsidRDefault="00DD7137">
      <w:pPr>
        <w:pStyle w:val="Pealkiri"/>
      </w:pPr>
    </w:p>
    <w:p w14:paraId="329424EE" w14:textId="77777777" w:rsidR="00DD7137" w:rsidRDefault="00DD7137">
      <w:pPr>
        <w:pStyle w:val="Pealkiri"/>
      </w:pPr>
    </w:p>
    <w:p w14:paraId="02EB71B0" w14:textId="570DC136" w:rsidR="00C70CB6" w:rsidRPr="008C4BE6" w:rsidRDefault="00BC1507" w:rsidP="00DD7137">
      <w:pPr>
        <w:pStyle w:val="Pealkiri"/>
      </w:pPr>
      <w:r w:rsidRPr="008F55CB">
        <w:t>TÖÖVÕTU</w:t>
      </w:r>
      <w:r w:rsidR="005A1CA9" w:rsidRPr="008F55CB">
        <w:t>LEPING</w:t>
      </w:r>
      <w:r w:rsidR="0067560E" w:rsidRPr="008F55CB">
        <w:t xml:space="preserve"> nr </w:t>
      </w:r>
      <w:r w:rsidR="00392374" w:rsidRPr="00392374">
        <w:t>3-1.5/2026</w:t>
      </w:r>
      <w:r w:rsidR="00662EF5">
        <w:t>/</w:t>
      </w:r>
      <w:r w:rsidR="00675764">
        <w:t>….</w:t>
      </w:r>
    </w:p>
    <w:p w14:paraId="1DDC5768" w14:textId="7152575E" w:rsidR="00556B34" w:rsidRPr="00DD7137" w:rsidRDefault="006C32E2" w:rsidP="00DD7137">
      <w:pPr>
        <w:pStyle w:val="Normaallaadveeb"/>
        <w:jc w:val="right"/>
        <w:rPr>
          <w:lang w:val="et-EE"/>
        </w:rPr>
      </w:pPr>
      <w:r w:rsidRPr="00663CA2">
        <w:rPr>
          <w:rFonts w:eastAsia="Calibri"/>
          <w:szCs w:val="22"/>
          <w:lang w:val="et-EE"/>
        </w:rPr>
        <w:t xml:space="preserve"> </w:t>
      </w:r>
      <w:r w:rsidR="007E1D19" w:rsidRPr="00663CA2">
        <w:rPr>
          <w:rFonts w:eastAsia="Calibri"/>
          <w:szCs w:val="22"/>
          <w:lang w:val="et-EE"/>
        </w:rPr>
        <w:t>(hiliseima digitaalallkirja kuupäev)</w:t>
      </w:r>
    </w:p>
    <w:p w14:paraId="09D044C1" w14:textId="4B1627A3" w:rsidR="007E1D19" w:rsidRPr="008B6FA2" w:rsidRDefault="00C5233D" w:rsidP="008B6FA2">
      <w:pPr>
        <w:tabs>
          <w:tab w:val="left" w:pos="426"/>
        </w:tabs>
        <w:jc w:val="both"/>
        <w:rPr>
          <w:spacing w:val="0"/>
        </w:rPr>
      </w:pPr>
      <w:r w:rsidRPr="00C5233D">
        <w:rPr>
          <w:bCs/>
          <w:spacing w:val="0"/>
        </w:rPr>
        <w:t xml:space="preserve">Riigimetsa Majandamise Keskus, edaspidi </w:t>
      </w:r>
      <w:r w:rsidRPr="00C5233D">
        <w:rPr>
          <w:b/>
          <w:spacing w:val="0"/>
        </w:rPr>
        <w:t>tellija</w:t>
      </w:r>
      <w:r w:rsidRPr="00C5233D">
        <w:rPr>
          <w:bCs/>
          <w:spacing w:val="0"/>
        </w:rPr>
        <w:t xml:space="preserve">, keda esindab RMK juhatuse </w:t>
      </w:r>
      <w:r w:rsidR="00220C0C" w:rsidRPr="00220C0C">
        <w:rPr>
          <w:bCs/>
          <w:spacing w:val="0"/>
        </w:rPr>
        <w:t>28.01.2025 otsusega nr 1-32/15</w:t>
      </w:r>
      <w:r w:rsidRPr="00C5233D">
        <w:rPr>
          <w:bCs/>
          <w:spacing w:val="0"/>
        </w:rPr>
        <w:t xml:space="preserve"> kinnitatud RMK Metsataristu osakonna põhimääruse alusel Metsataristu osakonna juhataja Margus Reimann, ühelt poolt,</w:t>
      </w:r>
    </w:p>
    <w:p w14:paraId="51916790" w14:textId="77777777" w:rsidR="00556B34" w:rsidRPr="008B6FA2" w:rsidRDefault="00556B34" w:rsidP="008B6FA2">
      <w:pPr>
        <w:tabs>
          <w:tab w:val="left" w:pos="426"/>
        </w:tabs>
        <w:jc w:val="both"/>
        <w:rPr>
          <w:spacing w:val="0"/>
        </w:rPr>
      </w:pPr>
    </w:p>
    <w:p w14:paraId="1CE2BD34" w14:textId="40AF7966" w:rsidR="004024D7" w:rsidRDefault="00A204BE" w:rsidP="008B6FA2">
      <w:pPr>
        <w:tabs>
          <w:tab w:val="left" w:pos="426"/>
        </w:tabs>
        <w:jc w:val="both"/>
        <w:rPr>
          <w:iCs/>
          <w:spacing w:val="0"/>
        </w:rPr>
      </w:pPr>
      <w:r w:rsidRPr="008B6FA2">
        <w:rPr>
          <w:iCs/>
          <w:spacing w:val="0"/>
        </w:rPr>
        <w:t xml:space="preserve">ja </w:t>
      </w:r>
      <w:r w:rsidR="00675764">
        <w:rPr>
          <w:iCs/>
          <w:spacing w:val="0"/>
        </w:rPr>
        <w:t>………….. (</w:t>
      </w:r>
      <w:r w:rsidR="00675764" w:rsidRPr="002178EC">
        <w:rPr>
          <w:iCs/>
          <w:spacing w:val="0"/>
        </w:rPr>
        <w:t>Reg</w:t>
      </w:r>
      <w:r w:rsidR="00675764">
        <w:rPr>
          <w:iCs/>
          <w:spacing w:val="0"/>
        </w:rPr>
        <w:t>istrikood ………..)</w:t>
      </w:r>
      <w:r w:rsidR="00675764" w:rsidRPr="008B6FA2">
        <w:rPr>
          <w:iCs/>
          <w:spacing w:val="0"/>
        </w:rPr>
        <w:t>,</w:t>
      </w:r>
      <w:r w:rsidR="00195E10">
        <w:rPr>
          <w:iCs/>
          <w:spacing w:val="0"/>
        </w:rPr>
        <w:t xml:space="preserve"> aadress……..</w:t>
      </w:r>
      <w:r w:rsidR="00675764" w:rsidRPr="008B6FA2">
        <w:rPr>
          <w:iCs/>
          <w:spacing w:val="0"/>
        </w:rPr>
        <w:t xml:space="preserve"> edaspidi </w:t>
      </w:r>
      <w:r w:rsidR="00675764" w:rsidRPr="008B6FA2">
        <w:rPr>
          <w:b/>
          <w:iCs/>
          <w:spacing w:val="0"/>
        </w:rPr>
        <w:t xml:space="preserve">töövõtja, </w:t>
      </w:r>
      <w:r w:rsidR="00675764" w:rsidRPr="008B6FA2">
        <w:rPr>
          <w:iCs/>
          <w:spacing w:val="0"/>
        </w:rPr>
        <w:t xml:space="preserve">keda esindab põhikirja alusel juhatuse liige </w:t>
      </w:r>
      <w:r w:rsidR="00675764">
        <w:rPr>
          <w:iCs/>
          <w:spacing w:val="0"/>
        </w:rPr>
        <w:t>……………..</w:t>
      </w:r>
      <w:r w:rsidR="00675764" w:rsidRPr="008B6FA2">
        <w:rPr>
          <w:iCs/>
          <w:spacing w:val="0"/>
        </w:rPr>
        <w:t>, teiselt poolt,</w:t>
      </w:r>
      <w:r w:rsidR="00675764">
        <w:rPr>
          <w:iCs/>
          <w:spacing w:val="0"/>
        </w:rPr>
        <w:t xml:space="preserve"> </w:t>
      </w:r>
    </w:p>
    <w:p w14:paraId="5734DEF7" w14:textId="77777777" w:rsidR="00166308" w:rsidRDefault="00166308" w:rsidP="008B6FA2">
      <w:pPr>
        <w:tabs>
          <w:tab w:val="left" w:pos="426"/>
        </w:tabs>
        <w:jc w:val="both"/>
        <w:rPr>
          <w:iCs/>
          <w:spacing w:val="0"/>
        </w:rPr>
      </w:pPr>
    </w:p>
    <w:p w14:paraId="077BB270" w14:textId="1CBE1091" w:rsidR="00166308" w:rsidRDefault="00166308" w:rsidP="008B6FA2">
      <w:pPr>
        <w:tabs>
          <w:tab w:val="left" w:pos="426"/>
        </w:tabs>
        <w:jc w:val="both"/>
        <w:rPr>
          <w:iCs/>
          <w:spacing w:val="0"/>
        </w:rPr>
      </w:pPr>
      <w:r w:rsidRPr="00166308">
        <w:rPr>
          <w:iCs/>
          <w:spacing w:val="0"/>
        </w:rPr>
        <w:t>keda nimetatakse edaspidi pool või ühiselt pooled</w:t>
      </w:r>
    </w:p>
    <w:p w14:paraId="16EC237D" w14:textId="77777777" w:rsidR="004024D7" w:rsidRDefault="004024D7" w:rsidP="008B6FA2">
      <w:pPr>
        <w:tabs>
          <w:tab w:val="left" w:pos="426"/>
        </w:tabs>
        <w:jc w:val="both"/>
        <w:rPr>
          <w:iCs/>
          <w:spacing w:val="0"/>
        </w:rPr>
      </w:pPr>
    </w:p>
    <w:p w14:paraId="4389FF3C" w14:textId="29384A4D" w:rsidR="00BC1507" w:rsidRDefault="003843FE" w:rsidP="00E2013D">
      <w:pPr>
        <w:tabs>
          <w:tab w:val="left" w:pos="426"/>
        </w:tabs>
        <w:jc w:val="both"/>
        <w:rPr>
          <w:spacing w:val="0"/>
        </w:rPr>
      </w:pPr>
      <w:r w:rsidRPr="003843FE">
        <w:rPr>
          <w:spacing w:val="0"/>
        </w:rPr>
        <w:t>sõlmisid käesoleva lepingu, edaspidi leping, avatud hankemenetluse DHS nr 1-47…….. „</w:t>
      </w:r>
      <w:r w:rsidR="00E2013D" w:rsidRPr="00E2013D">
        <w:rPr>
          <w:spacing w:val="0"/>
        </w:rPr>
        <w:t>Metsaparandusprojektide keskkonnamõju eelhinnangute koostamine</w:t>
      </w:r>
      <w:r w:rsidRPr="003843FE">
        <w:rPr>
          <w:spacing w:val="0"/>
        </w:rPr>
        <w:t xml:space="preserve"> (viitenumber </w:t>
      </w:r>
      <w:r w:rsidR="00E2013D" w:rsidRPr="00E2013D">
        <w:rPr>
          <w:spacing w:val="0"/>
        </w:rPr>
        <w:t>305382</w:t>
      </w:r>
      <w:r w:rsidRPr="003843FE">
        <w:rPr>
          <w:spacing w:val="0"/>
        </w:rPr>
        <w:t>) raames läbiviidud minikonkursi „[Sisesta hanke nimetus]“ (viitenumber [Sisesta number]), hankedokumentide, s.h lähteülesande</w:t>
      </w:r>
      <w:r w:rsidR="00E2013D">
        <w:rPr>
          <w:spacing w:val="0"/>
        </w:rPr>
        <w:t xml:space="preserve"> </w:t>
      </w:r>
      <w:r w:rsidRPr="003843FE">
        <w:rPr>
          <w:spacing w:val="0"/>
        </w:rPr>
        <w:t>ja edukaks tunnistatud pakkumuse alusel alljärgnevas:</w:t>
      </w:r>
    </w:p>
    <w:p w14:paraId="2FF6379F" w14:textId="77777777" w:rsidR="00E2013D" w:rsidRPr="00E2013D" w:rsidRDefault="00E2013D" w:rsidP="00E2013D">
      <w:pPr>
        <w:tabs>
          <w:tab w:val="left" w:pos="426"/>
        </w:tabs>
        <w:jc w:val="both"/>
        <w:rPr>
          <w:spacing w:val="0"/>
        </w:rPr>
      </w:pPr>
    </w:p>
    <w:p w14:paraId="26D679A2" w14:textId="1870C027" w:rsidR="00E2013D" w:rsidRPr="00157320" w:rsidRDefault="00E2013D" w:rsidP="00157320">
      <w:pPr>
        <w:pStyle w:val="Loendilik"/>
        <w:numPr>
          <w:ilvl w:val="0"/>
          <w:numId w:val="5"/>
        </w:numPr>
        <w:tabs>
          <w:tab w:val="left" w:pos="426"/>
        </w:tabs>
        <w:jc w:val="both"/>
      </w:pPr>
      <w:r>
        <w:rPr>
          <w:b/>
          <w:bCs/>
        </w:rPr>
        <w:t>Lepingu objekt</w:t>
      </w:r>
    </w:p>
    <w:p w14:paraId="5FCBC818" w14:textId="04F4EDCE" w:rsidR="00157320" w:rsidRDefault="00157320" w:rsidP="00157320">
      <w:pPr>
        <w:pStyle w:val="Loendilik"/>
        <w:numPr>
          <w:ilvl w:val="1"/>
          <w:numId w:val="5"/>
        </w:numPr>
        <w:tabs>
          <w:tab w:val="left" w:pos="426"/>
        </w:tabs>
        <w:jc w:val="both"/>
      </w:pPr>
      <w:bookmarkStart w:id="0" w:name="_Hlk160117225"/>
      <w:r>
        <w:t>L</w:t>
      </w:r>
      <w:r w:rsidRPr="00157320">
        <w:t>epingu objektiks on töövõtja poolt tellijale „……………………..</w:t>
      </w:r>
      <w:r w:rsidR="00F501AC">
        <w:t>“</w:t>
      </w:r>
      <w:r w:rsidRPr="00157320">
        <w:t xml:space="preserve"> keskkonnaministri 16.08.2017 määruse nr 31 „Eelhinnangu sisu täpsustatud nõuded“ ja MTÜ Eesti Keskkonnamõju Hindajate Ühingu koostatud juhendmaterjali „Juhised Natura hindamise läbiviimiseks loodusdirektiivi artikli 6 lõike 3 rakendamisel Eestis“ kohase keskkonnamõju eelhinnangu koostamine, </w:t>
      </w:r>
      <w:r w:rsidR="007E716A">
        <w:t>……………..</w:t>
      </w:r>
    </w:p>
    <w:p w14:paraId="56C4ED53" w14:textId="77777777" w:rsidR="00FE3E35" w:rsidRDefault="00F501AC" w:rsidP="00FE3E35">
      <w:pPr>
        <w:pStyle w:val="Loendilik"/>
        <w:numPr>
          <w:ilvl w:val="1"/>
          <w:numId w:val="5"/>
        </w:numPr>
        <w:tabs>
          <w:tab w:val="left" w:pos="426"/>
        </w:tabs>
        <w:jc w:val="both"/>
      </w:pPr>
      <w:r>
        <w:t xml:space="preserve">Lepingu </w:t>
      </w:r>
      <w:r w:rsidR="006B1883">
        <w:t xml:space="preserve">täitmisel lähtuvad pooled käesolevas lepingus </w:t>
      </w:r>
      <w:r w:rsidR="006B1883" w:rsidRPr="005420D3">
        <w:t xml:space="preserve">ja </w:t>
      </w:r>
      <w:r w:rsidR="006B1883">
        <w:t>r</w:t>
      </w:r>
      <w:r w:rsidR="006B1883" w:rsidRPr="005420D3">
        <w:t xml:space="preserve">aamlepingus esitatud tingimustest (kaasa arvatud </w:t>
      </w:r>
      <w:r w:rsidR="006B1883">
        <w:t>r</w:t>
      </w:r>
      <w:r w:rsidR="006B1883" w:rsidRPr="005420D3">
        <w:t xml:space="preserve">aamlepingu lisaks olevates hankedokumentide tehnilisest kirjeldusest ning pakkumusest).  </w:t>
      </w:r>
      <w:bookmarkEnd w:id="0"/>
    </w:p>
    <w:p w14:paraId="23FD584E" w14:textId="77777777" w:rsidR="00FE3E35" w:rsidRDefault="00F93ACC" w:rsidP="00FE3E35">
      <w:pPr>
        <w:pStyle w:val="Loendilik"/>
        <w:numPr>
          <w:ilvl w:val="1"/>
          <w:numId w:val="5"/>
        </w:numPr>
        <w:tabs>
          <w:tab w:val="left" w:pos="426"/>
        </w:tabs>
        <w:jc w:val="both"/>
      </w:pPr>
      <w:r w:rsidRPr="00FE3E35">
        <w:t>Tellija annab töövõtjale t</w:t>
      </w:r>
      <w:r w:rsidR="00BC1507" w:rsidRPr="00FE3E35">
        <w:t>öö teostamisek</w:t>
      </w:r>
      <w:r w:rsidRPr="00FE3E35">
        <w:t>s järgmist informatsiooni ja ma</w:t>
      </w:r>
      <w:r w:rsidR="00BC1507" w:rsidRPr="00FE3E35">
        <w:t xml:space="preserve">terjalid: </w:t>
      </w:r>
      <w:r w:rsidR="001F269B" w:rsidRPr="00FE3E35">
        <w:t>„</w:t>
      </w:r>
      <w:r w:rsidR="00EE3C9E" w:rsidRPr="00FE3E35">
        <w:t>………………….</w:t>
      </w:r>
      <w:r w:rsidR="00897D8A" w:rsidRPr="00FE3E35">
        <w:t xml:space="preserve"> metsakuivendusprojekt</w:t>
      </w:r>
      <w:r w:rsidR="001F269B" w:rsidRPr="00FE3E35">
        <w:t xml:space="preserve">“ (autor </w:t>
      </w:r>
      <w:r w:rsidR="00EE3C9E" w:rsidRPr="00FE3E35">
        <w:t>………….</w:t>
      </w:r>
      <w:r w:rsidR="00897D8A" w:rsidRPr="00FE3E35">
        <w:t xml:space="preserve">; töö nr </w:t>
      </w:r>
      <w:r w:rsidR="00EE3C9E" w:rsidRPr="00FE3E35">
        <w:t>…………….</w:t>
      </w:r>
      <w:r w:rsidR="001F269B" w:rsidRPr="00FE3E35">
        <w:t>)</w:t>
      </w:r>
      <w:r w:rsidR="00AB3F33" w:rsidRPr="00FE3E35">
        <w:t>.</w:t>
      </w:r>
    </w:p>
    <w:p w14:paraId="17FF2C5D" w14:textId="77777777" w:rsidR="00FE3E35" w:rsidRDefault="00BC1507" w:rsidP="00FE3E35">
      <w:pPr>
        <w:pStyle w:val="Loendilik"/>
        <w:numPr>
          <w:ilvl w:val="1"/>
          <w:numId w:val="5"/>
        </w:numPr>
        <w:tabs>
          <w:tab w:val="left" w:pos="426"/>
        </w:tabs>
        <w:jc w:val="both"/>
      </w:pPr>
      <w:r w:rsidRPr="00FE3E35">
        <w:t xml:space="preserve">Tellijal </w:t>
      </w:r>
      <w:r w:rsidR="00F93ACC" w:rsidRPr="00FE3E35">
        <w:t>on õigus jooksvalt kontrollida t</w:t>
      </w:r>
      <w:r w:rsidRPr="00FE3E35">
        <w:t>öö tegemise käiku. Töövõtja on kohustatud kohe</w:t>
      </w:r>
      <w:r w:rsidR="00F93ACC" w:rsidRPr="00FE3E35">
        <w:t>selt informeerima tellijat t</w:t>
      </w:r>
      <w:r w:rsidRPr="00FE3E35">
        <w:t>öö tegemise käigus tekki</w:t>
      </w:r>
      <w:r w:rsidR="00F93ACC" w:rsidRPr="00FE3E35">
        <w:t>nud probleemidest ning nõutama t</w:t>
      </w:r>
      <w:r w:rsidRPr="00FE3E35">
        <w:t>ellija juhiseid ja informatsiooni.</w:t>
      </w:r>
    </w:p>
    <w:p w14:paraId="1075224F" w14:textId="77777777" w:rsidR="002D4B8A" w:rsidRDefault="002D4B8A" w:rsidP="002D4B8A">
      <w:pPr>
        <w:pStyle w:val="Loendilik"/>
        <w:tabs>
          <w:tab w:val="left" w:pos="426"/>
        </w:tabs>
        <w:ind w:left="360"/>
        <w:jc w:val="both"/>
      </w:pPr>
    </w:p>
    <w:p w14:paraId="297487F4" w14:textId="77777777" w:rsidR="005B0120" w:rsidRPr="005B0120" w:rsidRDefault="00BC1507" w:rsidP="005B0120">
      <w:pPr>
        <w:pStyle w:val="Loendilik"/>
        <w:numPr>
          <w:ilvl w:val="0"/>
          <w:numId w:val="5"/>
        </w:numPr>
        <w:tabs>
          <w:tab w:val="left" w:pos="426"/>
        </w:tabs>
        <w:jc w:val="both"/>
      </w:pPr>
      <w:r w:rsidRPr="00FE3E35">
        <w:rPr>
          <w:b/>
        </w:rPr>
        <w:t xml:space="preserve">Töö üleandmine ja vastuvõtmine </w:t>
      </w:r>
    </w:p>
    <w:p w14:paraId="1ECD0D1F" w14:textId="77777777" w:rsidR="005B0120" w:rsidRPr="005B0120" w:rsidRDefault="00F93ACC" w:rsidP="005B0120">
      <w:pPr>
        <w:pStyle w:val="Loendilik"/>
        <w:numPr>
          <w:ilvl w:val="1"/>
          <w:numId w:val="5"/>
        </w:numPr>
        <w:tabs>
          <w:tab w:val="left" w:pos="426"/>
        </w:tabs>
        <w:jc w:val="both"/>
      </w:pPr>
      <w:r w:rsidRPr="005B0120">
        <w:t>Töövõtja annab tellijale t</w:t>
      </w:r>
      <w:r w:rsidR="00BC1507" w:rsidRPr="005B0120">
        <w:t>öö üle hiljemalt</w:t>
      </w:r>
      <w:r w:rsidR="00D138F8" w:rsidRPr="005B0120">
        <w:t xml:space="preserve"> </w:t>
      </w:r>
      <w:sdt>
        <w:sdtPr>
          <w:rPr>
            <w:b/>
          </w:rPr>
          <w:id w:val="-1925716707"/>
          <w:placeholder>
            <w:docPart w:val="D7B84B6400E9466CB75FC00944A6C3A1"/>
          </w:placeholder>
          <w:date>
            <w:dateFormat w:val="d.MM.yyyy"/>
            <w:lid w:val="et-EE"/>
            <w:storeMappedDataAs w:val="dateTime"/>
            <w:calendar w:val="gregorian"/>
          </w:date>
        </w:sdtPr>
        <w:sdtContent>
          <w:r w:rsidR="00EE3C9E" w:rsidRPr="005B0120">
            <w:rPr>
              <w:b/>
            </w:rPr>
            <w:t>………………</w:t>
          </w:r>
        </w:sdtContent>
      </w:sdt>
    </w:p>
    <w:p w14:paraId="04FB716E" w14:textId="77777777" w:rsidR="005B0120" w:rsidRDefault="00155D6D" w:rsidP="005B0120">
      <w:pPr>
        <w:pStyle w:val="Loendilik"/>
        <w:numPr>
          <w:ilvl w:val="1"/>
          <w:numId w:val="5"/>
        </w:numPr>
        <w:tabs>
          <w:tab w:val="left" w:pos="426"/>
        </w:tabs>
        <w:jc w:val="both"/>
      </w:pPr>
      <w:r w:rsidRPr="005B0120">
        <w:t>Tellija on kohustatud esitatud töö läbi vaatama 5 (viie) tööpäeva jooksul töövõtja poolt esitatud päevast alates</w:t>
      </w:r>
      <w:r w:rsidR="00BC1507" w:rsidRPr="005B0120">
        <w:t>.</w:t>
      </w:r>
      <w:r w:rsidR="002C0F01" w:rsidRPr="002C0F01">
        <w:t xml:space="preserve"> </w:t>
      </w:r>
      <w:r w:rsidR="002C0F01" w:rsidRPr="005B0120">
        <w:t>Selle ajavahemiku jooksul peab tellija töö kas vastu võtma (üleandmis- ja vastuvõtmisakti allakirjutamisega) või keelduma vastuvõtmisest motiveeritud põhjendusega.</w:t>
      </w:r>
    </w:p>
    <w:p w14:paraId="44564010" w14:textId="77777777" w:rsidR="005B0120" w:rsidRDefault="00F93ACC" w:rsidP="005B0120">
      <w:pPr>
        <w:pStyle w:val="Loendilik"/>
        <w:numPr>
          <w:ilvl w:val="1"/>
          <w:numId w:val="5"/>
        </w:numPr>
        <w:tabs>
          <w:tab w:val="left" w:pos="426"/>
        </w:tabs>
        <w:jc w:val="both"/>
      </w:pPr>
      <w:r w:rsidRPr="005B0120">
        <w:t>Töö loetakse t</w:t>
      </w:r>
      <w:r w:rsidR="00BC1507" w:rsidRPr="005B0120">
        <w:t>e</w:t>
      </w:r>
      <w:r w:rsidRPr="005B0120">
        <w:t>llija poolt vastu võetuks, kui tellija ei ole esitanud v</w:t>
      </w:r>
      <w:r w:rsidR="00BC1507" w:rsidRPr="005B0120">
        <w:t xml:space="preserve">astuväiteid punktis </w:t>
      </w:r>
      <w:r w:rsidR="005B0120" w:rsidRPr="005B0120">
        <w:t>2.</w:t>
      </w:r>
      <w:r w:rsidR="005B0120">
        <w:t>2</w:t>
      </w:r>
      <w:r w:rsidR="005B0120" w:rsidRPr="005B0120">
        <w:t xml:space="preserve">. </w:t>
      </w:r>
      <w:r w:rsidR="00BC1507" w:rsidRPr="005B0120">
        <w:t>nimetatud tähtaja jooksul.</w:t>
      </w:r>
    </w:p>
    <w:p w14:paraId="0577165D" w14:textId="77777777" w:rsidR="005B0120" w:rsidRDefault="00F93ACC" w:rsidP="005B0120">
      <w:pPr>
        <w:pStyle w:val="Loendilik"/>
        <w:numPr>
          <w:ilvl w:val="1"/>
          <w:numId w:val="5"/>
        </w:numPr>
        <w:tabs>
          <w:tab w:val="left" w:pos="426"/>
        </w:tabs>
        <w:jc w:val="both"/>
      </w:pPr>
      <w:r w:rsidRPr="005B0120">
        <w:t>Juhul, kui t</w:t>
      </w:r>
      <w:r w:rsidR="00BC1507" w:rsidRPr="005B0120">
        <w:t xml:space="preserve">ellija </w:t>
      </w:r>
      <w:r w:rsidRPr="005B0120">
        <w:t>esitab oma vastuväited, peab töövõt</w:t>
      </w:r>
      <w:r w:rsidR="009F139B" w:rsidRPr="005B0120">
        <w:t>ja tegema töös vastavad parandu</w:t>
      </w:r>
      <w:r w:rsidRPr="005B0120">
        <w:t>sed t</w:t>
      </w:r>
      <w:r w:rsidR="00BC1507" w:rsidRPr="005B0120">
        <w:t>ellija määratud tähtaja jo</w:t>
      </w:r>
      <w:r w:rsidRPr="005B0120">
        <w:t>oksul. Sellisel juhul loetakse töö vastu võetuks, kui töövõtja on teinud töös parandused ja tellijal ei ole enam v</w:t>
      </w:r>
      <w:r w:rsidR="00BC1507" w:rsidRPr="005B0120">
        <w:t xml:space="preserve">astuväiteid. </w:t>
      </w:r>
    </w:p>
    <w:p w14:paraId="0A646C1F" w14:textId="77777777" w:rsidR="00F15989" w:rsidRDefault="00F93ACC" w:rsidP="00F15989">
      <w:pPr>
        <w:pStyle w:val="Loendilik"/>
        <w:numPr>
          <w:ilvl w:val="1"/>
          <w:numId w:val="5"/>
        </w:numPr>
        <w:tabs>
          <w:tab w:val="left" w:pos="426"/>
        </w:tabs>
        <w:jc w:val="both"/>
      </w:pPr>
      <w:r w:rsidRPr="005B0120">
        <w:t>Pärast töö vastuvõtmist t</w:t>
      </w:r>
      <w:r w:rsidR="00BC1507" w:rsidRPr="005B0120">
        <w:t>e</w:t>
      </w:r>
      <w:r w:rsidRPr="005B0120">
        <w:t>llija poolt on t</w:t>
      </w:r>
      <w:r w:rsidR="00BC1507" w:rsidRPr="005B0120">
        <w:t xml:space="preserve">öövõtjal õigus </w:t>
      </w:r>
      <w:r w:rsidRPr="005B0120">
        <w:t>l</w:t>
      </w:r>
      <w:r w:rsidR="005A1CA9" w:rsidRPr="005B0120">
        <w:t>eping</w:t>
      </w:r>
      <w:r w:rsidR="00BC1507" w:rsidRPr="005B0120">
        <w:t xml:space="preserve">uga kokkulepitud tasule. </w:t>
      </w:r>
    </w:p>
    <w:p w14:paraId="428F4639" w14:textId="77777777" w:rsidR="002D4B8A" w:rsidRDefault="002D4B8A" w:rsidP="002D4B8A">
      <w:pPr>
        <w:pStyle w:val="Loendilik"/>
        <w:tabs>
          <w:tab w:val="left" w:pos="426"/>
        </w:tabs>
        <w:ind w:left="360"/>
        <w:jc w:val="both"/>
      </w:pPr>
    </w:p>
    <w:p w14:paraId="3F202B0A" w14:textId="77777777" w:rsidR="00F15989" w:rsidRPr="00F15989" w:rsidRDefault="008166C8" w:rsidP="00F15989">
      <w:pPr>
        <w:pStyle w:val="Loendilik"/>
        <w:numPr>
          <w:ilvl w:val="0"/>
          <w:numId w:val="5"/>
        </w:numPr>
        <w:tabs>
          <w:tab w:val="left" w:pos="426"/>
        </w:tabs>
        <w:jc w:val="both"/>
      </w:pPr>
      <w:r w:rsidRPr="00F15989">
        <w:rPr>
          <w:b/>
        </w:rPr>
        <w:t>T</w:t>
      </w:r>
      <w:r w:rsidR="00BC1507" w:rsidRPr="00F15989">
        <w:rPr>
          <w:b/>
        </w:rPr>
        <w:t>asu</w:t>
      </w:r>
    </w:p>
    <w:p w14:paraId="1F8C56CB" w14:textId="77777777" w:rsidR="00F15989" w:rsidRDefault="00BC1507" w:rsidP="00F15989">
      <w:pPr>
        <w:pStyle w:val="Loendilik"/>
        <w:numPr>
          <w:ilvl w:val="1"/>
          <w:numId w:val="5"/>
        </w:numPr>
        <w:tabs>
          <w:tab w:val="left" w:pos="426"/>
        </w:tabs>
        <w:jc w:val="both"/>
      </w:pPr>
      <w:r w:rsidRPr="00F15989">
        <w:lastRenderedPageBreak/>
        <w:t>Tell</w:t>
      </w:r>
      <w:r w:rsidR="00CA6104" w:rsidRPr="00F15989">
        <w:t>ija maksab töövõtjale t</w:t>
      </w:r>
      <w:r w:rsidRPr="00F15989">
        <w:t xml:space="preserve">öö teostamise eest tasu </w:t>
      </w:r>
      <w:r w:rsidR="00C87187" w:rsidRPr="00F15989">
        <w:t xml:space="preserve">kokku </w:t>
      </w:r>
      <w:r w:rsidRPr="00F15989">
        <w:t xml:space="preserve">summas </w:t>
      </w:r>
      <w:r w:rsidR="00EE3C9E" w:rsidRPr="00F15989">
        <w:rPr>
          <w:b/>
        </w:rPr>
        <w:t>………………</w:t>
      </w:r>
      <w:r w:rsidR="00E824F0" w:rsidRPr="00F15989">
        <w:rPr>
          <w:b/>
        </w:rPr>
        <w:t xml:space="preserve"> </w:t>
      </w:r>
      <w:r w:rsidR="00FB6CBB" w:rsidRPr="00F15989">
        <w:rPr>
          <w:b/>
        </w:rPr>
        <w:t>(</w:t>
      </w:r>
      <w:r w:rsidR="00EE3C9E" w:rsidRPr="00F15989">
        <w:rPr>
          <w:b/>
        </w:rPr>
        <w:t>…………………..</w:t>
      </w:r>
      <w:r w:rsidR="00F955F8" w:rsidRPr="00F15989">
        <w:rPr>
          <w:b/>
        </w:rPr>
        <w:t>)</w:t>
      </w:r>
      <w:r w:rsidR="00E824F0" w:rsidRPr="00F15989">
        <w:t xml:space="preserve"> </w:t>
      </w:r>
      <w:r w:rsidR="004F007F" w:rsidRPr="00F15989">
        <w:t>eurot, millele lisandub käibemaks.</w:t>
      </w:r>
      <w:r w:rsidR="006D0AD9" w:rsidRPr="00F15989">
        <w:t xml:space="preserve"> </w:t>
      </w:r>
    </w:p>
    <w:p w14:paraId="1BABC6CE" w14:textId="77777777" w:rsidR="00F15989" w:rsidRDefault="00A3137D" w:rsidP="00F15989">
      <w:pPr>
        <w:pStyle w:val="Loendilik"/>
        <w:numPr>
          <w:ilvl w:val="1"/>
          <w:numId w:val="5"/>
        </w:numPr>
        <w:tabs>
          <w:tab w:val="left" w:pos="426"/>
        </w:tabs>
        <w:jc w:val="both"/>
      </w:pPr>
      <w:r w:rsidRPr="00F15989">
        <w:t>T</w:t>
      </w:r>
      <w:r w:rsidR="00CA6104" w:rsidRPr="00F15989">
        <w:t>ellija tasub tehtud tööde eest t</w:t>
      </w:r>
      <w:r w:rsidRPr="00F15989">
        <w:t xml:space="preserve">öövõtja poolt esitatud arve(te) alusel. </w:t>
      </w:r>
      <w:r w:rsidR="008639BE" w:rsidRPr="00F15989">
        <w:t xml:space="preserve">Töövõtja esitab arve vaid elektrooniliselt. Arve esitamiseks tuleb kasutada elektrooniliste arvete esitamiseks mõeldud raamatupidamistarkvara või raamatupidamistarkvara E-arveldaja, mis asub ettevõtjaportaalis </w:t>
      </w:r>
      <w:hyperlink r:id="rId9" w:history="1">
        <w:r w:rsidR="008639BE" w:rsidRPr="00F15989">
          <w:rPr>
            <w:rStyle w:val="Hperlink"/>
          </w:rPr>
          <w:t>https://www.rik.ee/et/e-arveldaja</w:t>
        </w:r>
      </w:hyperlink>
      <w:r w:rsidR="008639BE" w:rsidRPr="00F15989">
        <w:t>.</w:t>
      </w:r>
    </w:p>
    <w:p w14:paraId="382F1D04" w14:textId="176B1FB7" w:rsidR="00F15989" w:rsidRDefault="00D01236" w:rsidP="00F15989">
      <w:pPr>
        <w:pStyle w:val="Loendilik"/>
        <w:numPr>
          <w:ilvl w:val="1"/>
          <w:numId w:val="5"/>
        </w:numPr>
        <w:tabs>
          <w:tab w:val="left" w:pos="426"/>
        </w:tabs>
        <w:jc w:val="both"/>
      </w:pPr>
      <w:r w:rsidRPr="00D01236">
        <w:t>Tellija on kohustatud maksma tasu ainult selles osas, millises osas on esitatud õigusaktide sätete kohane arve ja hiljemalt 14 (neljateistkümne) kalendripäeva jooksul sellise arve kättesaamisest.</w:t>
      </w:r>
    </w:p>
    <w:p w14:paraId="1C22DFEB" w14:textId="77777777" w:rsidR="007C522D" w:rsidRDefault="00CA6104" w:rsidP="007C522D">
      <w:pPr>
        <w:pStyle w:val="Loendilik"/>
        <w:numPr>
          <w:ilvl w:val="1"/>
          <w:numId w:val="5"/>
        </w:numPr>
        <w:tabs>
          <w:tab w:val="left" w:pos="426"/>
        </w:tabs>
        <w:jc w:val="both"/>
      </w:pPr>
      <w:r w:rsidRPr="00F15989">
        <w:t>Arve esitamise aluseks on p</w:t>
      </w:r>
      <w:r w:rsidR="00A3137D" w:rsidRPr="00F15989">
        <w:t>oolte poolt allkirjastatud tööde vastuvõtmise akt.</w:t>
      </w:r>
    </w:p>
    <w:p w14:paraId="6A8E44F2" w14:textId="77777777" w:rsidR="002D4B8A" w:rsidRDefault="002D4B8A" w:rsidP="00195E10"/>
    <w:p w14:paraId="4D222E3E" w14:textId="77777777" w:rsidR="009602F3" w:rsidRPr="009602F3" w:rsidRDefault="007F5B71" w:rsidP="009602F3">
      <w:pPr>
        <w:pStyle w:val="Loendilik"/>
        <w:numPr>
          <w:ilvl w:val="0"/>
          <w:numId w:val="5"/>
        </w:numPr>
      </w:pPr>
      <w:r w:rsidRPr="001837C5">
        <w:rPr>
          <w:b/>
        </w:rPr>
        <w:t>Poolte</w:t>
      </w:r>
      <w:r w:rsidR="00185D39" w:rsidRPr="001837C5">
        <w:rPr>
          <w:b/>
        </w:rPr>
        <w:t xml:space="preserve"> esindaja</w:t>
      </w:r>
      <w:r w:rsidRPr="001837C5">
        <w:rPr>
          <w:b/>
        </w:rPr>
        <w:t>d</w:t>
      </w:r>
      <w:r w:rsidR="00185D39" w:rsidRPr="001837C5">
        <w:rPr>
          <w:b/>
        </w:rPr>
        <w:t xml:space="preserve"> ja kontaktandmed</w:t>
      </w:r>
    </w:p>
    <w:p w14:paraId="67B9F1D6" w14:textId="77777777" w:rsidR="009602F3" w:rsidRDefault="00185D39" w:rsidP="009602F3">
      <w:pPr>
        <w:pStyle w:val="Loendilik"/>
        <w:numPr>
          <w:ilvl w:val="1"/>
          <w:numId w:val="5"/>
        </w:numPr>
      </w:pPr>
      <w:r w:rsidRPr="009602F3">
        <w:t xml:space="preserve">Tellija esindaja on </w:t>
      </w:r>
      <w:r w:rsidR="008B6FA2" w:rsidRPr="009602F3">
        <w:t>M</w:t>
      </w:r>
      <w:r w:rsidR="00BB47DE" w:rsidRPr="009602F3">
        <w:t>etsa</w:t>
      </w:r>
      <w:r w:rsidR="008B6FA2" w:rsidRPr="009602F3">
        <w:t xml:space="preserve">taristu </w:t>
      </w:r>
      <w:r w:rsidR="00BB47DE" w:rsidRPr="009602F3">
        <w:t xml:space="preserve">osakonna </w:t>
      </w:r>
      <w:r w:rsidR="008B192D" w:rsidRPr="009602F3">
        <w:t>metsataristuspetsialist</w:t>
      </w:r>
      <w:r w:rsidR="00BB47DE" w:rsidRPr="009602F3">
        <w:t xml:space="preserve"> </w:t>
      </w:r>
      <w:r w:rsidR="00F117B4" w:rsidRPr="009602F3">
        <w:t>………………</w:t>
      </w:r>
      <w:r w:rsidR="008B6FA2" w:rsidRPr="009602F3">
        <w:t xml:space="preserve">, tel: </w:t>
      </w:r>
      <w:r w:rsidR="00F117B4" w:rsidRPr="009602F3">
        <w:t>……………</w:t>
      </w:r>
      <w:r w:rsidR="008B6FA2" w:rsidRPr="009602F3">
        <w:t>, e-post</w:t>
      </w:r>
      <w:r w:rsidR="00F117B4">
        <w:t>: …………………………</w:t>
      </w:r>
      <w:r w:rsidR="008B6FA2" w:rsidRPr="009602F3">
        <w:t xml:space="preserve">. </w:t>
      </w:r>
    </w:p>
    <w:p w14:paraId="69381406" w14:textId="2295CBD8" w:rsidR="009602F3" w:rsidRDefault="004F007F" w:rsidP="009602F3">
      <w:pPr>
        <w:pStyle w:val="Loendilik"/>
        <w:numPr>
          <w:ilvl w:val="1"/>
          <w:numId w:val="5"/>
        </w:numPr>
      </w:pPr>
      <w:r w:rsidRPr="009602F3">
        <w:t xml:space="preserve">Töövõtja esindaja on </w:t>
      </w:r>
      <w:r w:rsidR="00F117B4" w:rsidRPr="009602F3">
        <w:t>…………….</w:t>
      </w:r>
      <w:r w:rsidR="001C1D64" w:rsidRPr="009602F3">
        <w:t>; tel</w:t>
      </w:r>
      <w:r w:rsidR="000A7F22" w:rsidRPr="009602F3">
        <w:t>:</w:t>
      </w:r>
      <w:r w:rsidR="001C1D64" w:rsidRPr="009602F3">
        <w:t xml:space="preserve"> </w:t>
      </w:r>
      <w:r w:rsidR="00F117B4" w:rsidRPr="009602F3">
        <w:t>……………..</w:t>
      </w:r>
      <w:r w:rsidR="001C1D64" w:rsidRPr="009602F3">
        <w:t>; e-post</w:t>
      </w:r>
      <w:r w:rsidR="008B6FA2" w:rsidRPr="009602F3">
        <w:t xml:space="preserve">: </w:t>
      </w:r>
      <w:r w:rsidR="00F117B4" w:rsidRPr="009602F3">
        <w:t>…………….</w:t>
      </w:r>
      <w:r w:rsidR="001C1D64" w:rsidRPr="009602F3">
        <w:t>.</w:t>
      </w:r>
      <w:r w:rsidR="001B2E94" w:rsidRPr="009602F3">
        <w:t xml:space="preserve"> </w:t>
      </w:r>
    </w:p>
    <w:p w14:paraId="43F9438E" w14:textId="77777777" w:rsidR="00C677ED" w:rsidRPr="008B6FA2" w:rsidRDefault="00C677ED" w:rsidP="008B6FA2">
      <w:pPr>
        <w:tabs>
          <w:tab w:val="left" w:pos="426"/>
        </w:tabs>
        <w:jc w:val="both"/>
        <w:rPr>
          <w:spacing w:val="0"/>
        </w:rPr>
      </w:pPr>
    </w:p>
    <w:p w14:paraId="64660B76" w14:textId="77777777" w:rsidR="00185D39" w:rsidRPr="008B6FA2" w:rsidRDefault="00185D39" w:rsidP="009602F3">
      <w:pPr>
        <w:pStyle w:val="Pealkiri11"/>
        <w:numPr>
          <w:ilvl w:val="0"/>
          <w:numId w:val="5"/>
        </w:numPr>
        <w:tabs>
          <w:tab w:val="left" w:pos="426"/>
        </w:tabs>
        <w:ind w:left="0" w:firstLine="0"/>
        <w:jc w:val="both"/>
        <w:rPr>
          <w:b/>
          <w:spacing w:val="0"/>
        </w:rPr>
      </w:pPr>
      <w:r w:rsidRPr="008B6FA2">
        <w:rPr>
          <w:b/>
          <w:spacing w:val="0"/>
        </w:rPr>
        <w:t xml:space="preserve">Lepingu lõppemine ja lõpetamine </w:t>
      </w:r>
    </w:p>
    <w:p w14:paraId="39D299D7" w14:textId="77777777" w:rsidR="00185D39" w:rsidRPr="008B6FA2" w:rsidRDefault="00185D39" w:rsidP="009602F3">
      <w:pPr>
        <w:pStyle w:val="Pealkiri21"/>
        <w:numPr>
          <w:ilvl w:val="1"/>
          <w:numId w:val="5"/>
        </w:numPr>
        <w:tabs>
          <w:tab w:val="left" w:pos="426"/>
        </w:tabs>
        <w:ind w:left="0" w:firstLine="0"/>
        <w:jc w:val="both"/>
        <w:rPr>
          <w:spacing w:val="0"/>
        </w:rPr>
      </w:pPr>
      <w:r w:rsidRPr="008B6FA2">
        <w:rPr>
          <w:spacing w:val="0"/>
        </w:rPr>
        <w:t>Leping lõpeb, kui lepingust tulenevad poolte kohustused on mõlemapoolselt täielikult ja nõuetekohaselt täidetud.</w:t>
      </w:r>
    </w:p>
    <w:p w14:paraId="31ECD487" w14:textId="77777777" w:rsidR="00185D39" w:rsidRPr="008B6FA2" w:rsidRDefault="00185D39" w:rsidP="009602F3">
      <w:pPr>
        <w:pStyle w:val="Pealkiri21"/>
        <w:numPr>
          <w:ilvl w:val="1"/>
          <w:numId w:val="5"/>
        </w:numPr>
        <w:tabs>
          <w:tab w:val="left" w:pos="426"/>
        </w:tabs>
        <w:ind w:left="0" w:firstLine="0"/>
        <w:jc w:val="both"/>
        <w:rPr>
          <w:spacing w:val="0"/>
        </w:rPr>
      </w:pPr>
      <w:r w:rsidRPr="008B6FA2">
        <w:rPr>
          <w:spacing w:val="0"/>
        </w:rPr>
        <w:t>Kui töö tegemise käigus on ilmselt selge, et seda ei tehta nõuetekohaselt, on tellijal õigus määrata töövõtjale tähtaeg puuduste kõrvaldamiseks, selle mittetäitmisel aga kas lepingust taganeda ja nõuda kahjude hüvitamist, või teha töö jätkamine ja puuduste kõrval</w:t>
      </w:r>
      <w:r w:rsidRPr="008B6FA2">
        <w:rPr>
          <w:spacing w:val="0"/>
        </w:rPr>
        <w:softHyphen/>
        <w:t>damine ülesandeks kolmandale isikule töövõtja arvel.</w:t>
      </w:r>
    </w:p>
    <w:p w14:paraId="0951C3FB" w14:textId="77777777" w:rsidR="006764F9" w:rsidRDefault="00185D39" w:rsidP="006764F9">
      <w:pPr>
        <w:pStyle w:val="Pealkiri21"/>
        <w:numPr>
          <w:ilvl w:val="1"/>
          <w:numId w:val="5"/>
        </w:numPr>
        <w:tabs>
          <w:tab w:val="left" w:pos="426"/>
        </w:tabs>
        <w:ind w:left="0" w:firstLine="0"/>
        <w:jc w:val="both"/>
        <w:rPr>
          <w:spacing w:val="0"/>
        </w:rPr>
      </w:pPr>
      <w:r w:rsidRPr="008B6FA2">
        <w:rPr>
          <w:spacing w:val="0"/>
        </w:rPr>
        <w:t>Juhul, kui töövõtja ei ole tööd tellijale üle andnud hiljemalt 1 (ühe) kuu möödumisel arvates kokkulepitud töö üleandmise tähtajast, on tellijal õigus ilma töövõtjale kokkulepi</w:t>
      </w:r>
      <w:r w:rsidRPr="008B6FA2">
        <w:rPr>
          <w:spacing w:val="0"/>
        </w:rPr>
        <w:softHyphen/>
        <w:t>tud</w:t>
      </w:r>
      <w:r w:rsidR="00D83896" w:rsidRPr="008B6FA2">
        <w:rPr>
          <w:spacing w:val="0"/>
        </w:rPr>
        <w:t xml:space="preserve"> tasu maksmata lepingust ühepoolselt taganeda ja nõuda sisse lepinguga ettenähtud lep</w:t>
      </w:r>
      <w:r w:rsidR="00D83896" w:rsidRPr="008B6FA2">
        <w:rPr>
          <w:spacing w:val="0"/>
        </w:rPr>
        <w:softHyphen/>
        <w:t xml:space="preserve">petrahv ning tekitatud kahju. </w:t>
      </w:r>
    </w:p>
    <w:p w14:paraId="4A6F0080" w14:textId="77777777" w:rsidR="002D4B8A" w:rsidRDefault="002D4B8A" w:rsidP="002D4B8A">
      <w:pPr>
        <w:pStyle w:val="Pealkiri21"/>
        <w:numPr>
          <w:ilvl w:val="0"/>
          <w:numId w:val="0"/>
        </w:numPr>
        <w:tabs>
          <w:tab w:val="left" w:pos="426"/>
        </w:tabs>
        <w:jc w:val="both"/>
        <w:rPr>
          <w:spacing w:val="0"/>
        </w:rPr>
      </w:pPr>
    </w:p>
    <w:p w14:paraId="448A3678" w14:textId="38E3BDC6" w:rsidR="006764F9" w:rsidRPr="002D4B8A" w:rsidRDefault="006764F9" w:rsidP="006764F9">
      <w:pPr>
        <w:pStyle w:val="Pealkiri21"/>
        <w:numPr>
          <w:ilvl w:val="0"/>
          <w:numId w:val="5"/>
        </w:numPr>
        <w:tabs>
          <w:tab w:val="left" w:pos="426"/>
        </w:tabs>
        <w:jc w:val="both"/>
        <w:rPr>
          <w:b/>
          <w:bCs/>
          <w:spacing w:val="0"/>
        </w:rPr>
      </w:pPr>
      <w:r w:rsidRPr="002D4B8A">
        <w:rPr>
          <w:b/>
          <w:bCs/>
          <w:spacing w:val="0"/>
        </w:rPr>
        <w:t>Autoriõigused</w:t>
      </w:r>
    </w:p>
    <w:p w14:paraId="05587349" w14:textId="1C37B6A6" w:rsidR="006764F9" w:rsidRPr="006764F9" w:rsidRDefault="006764F9" w:rsidP="006764F9">
      <w:pPr>
        <w:pStyle w:val="Pealkiri21"/>
        <w:numPr>
          <w:ilvl w:val="1"/>
          <w:numId w:val="5"/>
        </w:numPr>
        <w:tabs>
          <w:tab w:val="left" w:pos="426"/>
        </w:tabs>
        <w:ind w:left="0" w:firstLine="0"/>
        <w:jc w:val="both"/>
        <w:rPr>
          <w:spacing w:val="0"/>
        </w:rPr>
      </w:pPr>
      <w:r w:rsidRPr="006764F9">
        <w:rPr>
          <w:spacing w:val="0"/>
        </w:rPr>
        <w:t xml:space="preserve"> Töövõtja kinnitab, et talle kuuluvad autori varalised õigused lepingu esemele  (edaspidi teostele) ning et autori varalised õigused teostele on töövõtja ainuõigused, mida ta ei jaga kaasautoritega ja mida ta ei ole loovutanud ega litsentsi alusel kasutada andnud ühelegi kolmandale isikule. Lepingu täitmise käigus tekkinud varalised autoriõigused teostele lähevad tellijale üle (loetakse tellijale loovutatuks) ilma poolte täiendava kokkuleppeta alates tööde või nende vastava osa vastuvõtmisest ja tööde või nende vastava osa eest tasumist tellija poolt. Tellija võib neid õigusi kasutada, avaldada, loovutada või üle anda ning käesolevaga annab töövõtja selleks tagasivõtmatu nõusoleku.</w:t>
      </w:r>
    </w:p>
    <w:p w14:paraId="2D4B7B42" w14:textId="77777777" w:rsidR="006764F9" w:rsidRPr="006764F9" w:rsidRDefault="006764F9" w:rsidP="006764F9">
      <w:pPr>
        <w:pStyle w:val="Pealkiri21"/>
        <w:numPr>
          <w:ilvl w:val="1"/>
          <w:numId w:val="5"/>
        </w:numPr>
        <w:tabs>
          <w:tab w:val="left" w:pos="426"/>
        </w:tabs>
        <w:ind w:left="0" w:firstLine="0"/>
        <w:jc w:val="both"/>
        <w:rPr>
          <w:spacing w:val="0"/>
        </w:rPr>
      </w:pPr>
      <w:r w:rsidRPr="006764F9">
        <w:rPr>
          <w:spacing w:val="0"/>
        </w:rPr>
        <w:t xml:space="preserve">Isiklikud õigused teostele jäävad teose autorile. Töövõtja annab tellijale loa teha teostes muudatusi ja täiendusi ning lisada teostele teiste autorite teoseid või lubada eelnimetatud õigusi teostada kolmandatel isikutel. Käesolevas punktis sätestatud õigusi võib tellija teostada alates tellijale varaliste õiguste üleminekust kuni teostega seotud autoriõiguste lõppemiseni vastavalt autoriõiguse seadusele. </w:t>
      </w:r>
    </w:p>
    <w:p w14:paraId="43C44E3F" w14:textId="52B063BB" w:rsidR="006764F9" w:rsidRPr="006764F9" w:rsidRDefault="006764F9" w:rsidP="006764F9">
      <w:pPr>
        <w:pStyle w:val="Pealkiri21"/>
        <w:numPr>
          <w:ilvl w:val="1"/>
          <w:numId w:val="5"/>
        </w:numPr>
        <w:tabs>
          <w:tab w:val="left" w:pos="426"/>
        </w:tabs>
        <w:ind w:left="0" w:firstLine="0"/>
        <w:jc w:val="both"/>
        <w:rPr>
          <w:spacing w:val="0"/>
        </w:rPr>
      </w:pPr>
      <w:r w:rsidRPr="006764F9">
        <w:rPr>
          <w:spacing w:val="0"/>
        </w:rPr>
        <w:t xml:space="preserve">Käesoleva lepingu alusel autoriõiguste teostamise eest makstav tasu loetakse tasutuks </w:t>
      </w:r>
      <w:r w:rsidR="004A4DD1">
        <w:rPr>
          <w:spacing w:val="0"/>
        </w:rPr>
        <w:t>t</w:t>
      </w:r>
      <w:r w:rsidRPr="006764F9">
        <w:rPr>
          <w:spacing w:val="0"/>
        </w:rPr>
        <w:t xml:space="preserve">ööde eest tasumisega ning tellijal ei ole kohustust selliste õiguste eest Töövõtjale või teoste autoritele täiendavalt tasuda. </w:t>
      </w:r>
    </w:p>
    <w:p w14:paraId="5CFA945C" w14:textId="77777777" w:rsidR="006764F9" w:rsidRPr="006764F9" w:rsidRDefault="006764F9" w:rsidP="006764F9">
      <w:pPr>
        <w:pStyle w:val="Pealkiri21"/>
        <w:numPr>
          <w:ilvl w:val="1"/>
          <w:numId w:val="5"/>
        </w:numPr>
        <w:tabs>
          <w:tab w:val="left" w:pos="426"/>
        </w:tabs>
        <w:ind w:left="0" w:firstLine="0"/>
        <w:jc w:val="both"/>
        <w:rPr>
          <w:spacing w:val="0"/>
        </w:rPr>
      </w:pPr>
      <w:r w:rsidRPr="006764F9">
        <w:rPr>
          <w:spacing w:val="0"/>
        </w:rPr>
        <w:t>Töövõtja kohustub tagama, et teose loomisel osalenud teoste autorid on loonud teosed isiklikult, kahjustamata mis tahes kolmanda isiku autori- või mis tahes muid intellektuaalse omandi õigusi. Lisaks kohustub töövõtja tagama, et tellijal oleks võimalik kasutada teoseid käesolevas peatükis sätestatud tingimustel ilma teoste autorite täiendava nõusolekuta, või hankima tellijale käesolevas peatükis sätestatud õiguste teostamiseks vajalikud nõusolekud.</w:t>
      </w:r>
    </w:p>
    <w:p w14:paraId="141A8695" w14:textId="77777777" w:rsidR="006764F9" w:rsidRPr="006764F9" w:rsidRDefault="006764F9" w:rsidP="006764F9">
      <w:pPr>
        <w:pStyle w:val="Pealkiri21"/>
        <w:numPr>
          <w:ilvl w:val="1"/>
          <w:numId w:val="5"/>
        </w:numPr>
        <w:tabs>
          <w:tab w:val="left" w:pos="426"/>
        </w:tabs>
        <w:ind w:left="0" w:firstLine="0"/>
        <w:jc w:val="both"/>
        <w:rPr>
          <w:spacing w:val="0"/>
        </w:rPr>
      </w:pPr>
      <w:r w:rsidRPr="006764F9">
        <w:rPr>
          <w:spacing w:val="0"/>
        </w:rPr>
        <w:lastRenderedPageBreak/>
        <w:t xml:space="preserve">Pooled on kohustatud autoriõiguste teostamisel hoiduma teise poole õiguste ja huvide kahjustamisest. </w:t>
      </w:r>
    </w:p>
    <w:p w14:paraId="7FE7A311" w14:textId="42EC9E0E" w:rsidR="006764F9" w:rsidRPr="00195E10" w:rsidRDefault="006764F9" w:rsidP="00195E10">
      <w:pPr>
        <w:pStyle w:val="Pealkiri21"/>
        <w:numPr>
          <w:ilvl w:val="1"/>
          <w:numId w:val="5"/>
        </w:numPr>
        <w:tabs>
          <w:tab w:val="left" w:pos="426"/>
        </w:tabs>
        <w:ind w:left="0" w:firstLine="0"/>
        <w:jc w:val="both"/>
        <w:rPr>
          <w:spacing w:val="0"/>
        </w:rPr>
      </w:pPr>
      <w:r w:rsidRPr="006764F9">
        <w:rPr>
          <w:spacing w:val="0"/>
        </w:rPr>
        <w:t>Poolte kokkulepped autoriõiguste osas kehtivad kuni teostega seotud autoriõiguste lõppemiseni vastavalt autoriõiguse seadusele ning lepingu lõppemine või lõpetamine mis tahes alusel ei mõjuta käesolevaga sätestatud korras tellijale antud õiguste kehtima jäämist</w:t>
      </w:r>
    </w:p>
    <w:p w14:paraId="16FA83C4" w14:textId="77777777" w:rsidR="00185D39" w:rsidRPr="008B6FA2" w:rsidRDefault="00185D39" w:rsidP="008B6FA2">
      <w:pPr>
        <w:tabs>
          <w:tab w:val="left" w:pos="426"/>
        </w:tabs>
        <w:jc w:val="both"/>
        <w:rPr>
          <w:spacing w:val="0"/>
        </w:rPr>
      </w:pPr>
    </w:p>
    <w:p w14:paraId="239DC2EF" w14:textId="77777777" w:rsidR="00BC1507" w:rsidRPr="008B6FA2" w:rsidRDefault="00BC1507" w:rsidP="009602F3">
      <w:pPr>
        <w:pStyle w:val="Pealkiri11"/>
        <w:numPr>
          <w:ilvl w:val="0"/>
          <w:numId w:val="5"/>
        </w:numPr>
        <w:tabs>
          <w:tab w:val="left" w:pos="426"/>
        </w:tabs>
        <w:ind w:left="0" w:firstLine="0"/>
        <w:jc w:val="both"/>
        <w:rPr>
          <w:b/>
          <w:spacing w:val="0"/>
        </w:rPr>
      </w:pPr>
      <w:r w:rsidRPr="008B6FA2">
        <w:rPr>
          <w:b/>
          <w:spacing w:val="0"/>
        </w:rPr>
        <w:t>Lõppsätted</w:t>
      </w:r>
    </w:p>
    <w:p w14:paraId="764BFE4C" w14:textId="77777777" w:rsidR="00BC1507" w:rsidRPr="008B6FA2" w:rsidRDefault="00BC1507" w:rsidP="009602F3">
      <w:pPr>
        <w:pStyle w:val="Pealkiri21"/>
        <w:numPr>
          <w:ilvl w:val="1"/>
          <w:numId w:val="5"/>
        </w:numPr>
        <w:tabs>
          <w:tab w:val="left" w:pos="426"/>
        </w:tabs>
        <w:ind w:left="0" w:firstLine="0"/>
        <w:jc w:val="both"/>
        <w:rPr>
          <w:spacing w:val="0"/>
        </w:rPr>
      </w:pPr>
      <w:r w:rsidRPr="008B6FA2">
        <w:rPr>
          <w:spacing w:val="0"/>
        </w:rPr>
        <w:t xml:space="preserve">Kõik </w:t>
      </w:r>
      <w:r w:rsidR="00CA6104" w:rsidRPr="008B6FA2">
        <w:rPr>
          <w:spacing w:val="0"/>
        </w:rPr>
        <w:t>l</w:t>
      </w:r>
      <w:r w:rsidR="005A1CA9" w:rsidRPr="008B6FA2">
        <w:rPr>
          <w:spacing w:val="0"/>
        </w:rPr>
        <w:t>eping</w:t>
      </w:r>
      <w:r w:rsidRPr="008B6FA2">
        <w:rPr>
          <w:spacing w:val="0"/>
        </w:rPr>
        <w:t>u muudatused jõustuvad päras</w:t>
      </w:r>
      <w:r w:rsidR="00CA6104" w:rsidRPr="008B6FA2">
        <w:rPr>
          <w:spacing w:val="0"/>
        </w:rPr>
        <w:t>t nende allakirjutamist mõlema p</w:t>
      </w:r>
      <w:r w:rsidRPr="008B6FA2">
        <w:rPr>
          <w:spacing w:val="0"/>
        </w:rPr>
        <w:t>oole poolt</w:t>
      </w:r>
      <w:r w:rsidR="00CA6104" w:rsidRPr="008B6FA2">
        <w:rPr>
          <w:spacing w:val="0"/>
        </w:rPr>
        <w:t xml:space="preserve"> allakirjutamise momendist või p</w:t>
      </w:r>
      <w:r w:rsidRPr="008B6FA2">
        <w:rPr>
          <w:spacing w:val="0"/>
        </w:rPr>
        <w:t xml:space="preserve">oolte poolt kirjalikult määratud tähtajal. </w:t>
      </w:r>
    </w:p>
    <w:p w14:paraId="5C67A1A5" w14:textId="4E6B7224" w:rsidR="00BC1507" w:rsidRPr="008B6FA2" w:rsidRDefault="005A1CA9" w:rsidP="009602F3">
      <w:pPr>
        <w:pStyle w:val="Pealkiri21"/>
        <w:numPr>
          <w:ilvl w:val="1"/>
          <w:numId w:val="5"/>
        </w:numPr>
        <w:tabs>
          <w:tab w:val="left" w:pos="426"/>
        </w:tabs>
        <w:ind w:left="0" w:firstLine="0"/>
        <w:jc w:val="both"/>
        <w:rPr>
          <w:spacing w:val="0"/>
        </w:rPr>
      </w:pPr>
      <w:r w:rsidRPr="008B6FA2">
        <w:rPr>
          <w:spacing w:val="0"/>
        </w:rPr>
        <w:t>Leping</w:t>
      </w:r>
      <w:r w:rsidR="00BC1507" w:rsidRPr="008B6FA2">
        <w:rPr>
          <w:spacing w:val="0"/>
        </w:rPr>
        <w:t>uga seonduvaid eria</w:t>
      </w:r>
      <w:r w:rsidR="00CA6104" w:rsidRPr="008B6FA2">
        <w:rPr>
          <w:spacing w:val="0"/>
        </w:rPr>
        <w:t>rvamusi ja vaidlusi lahendavad p</w:t>
      </w:r>
      <w:r w:rsidR="00BC1507" w:rsidRPr="008B6FA2">
        <w:rPr>
          <w:spacing w:val="0"/>
        </w:rPr>
        <w:t xml:space="preserve">ooled eelkõige läbirääkimiste teel. Kui </w:t>
      </w:r>
      <w:r w:rsidR="00CA6104" w:rsidRPr="008B6FA2">
        <w:rPr>
          <w:spacing w:val="0"/>
        </w:rPr>
        <w:t>l</w:t>
      </w:r>
      <w:r w:rsidRPr="008B6FA2">
        <w:rPr>
          <w:spacing w:val="0"/>
        </w:rPr>
        <w:t>eping</w:t>
      </w:r>
      <w:r w:rsidR="00BC1507" w:rsidRPr="008B6FA2">
        <w:rPr>
          <w:spacing w:val="0"/>
        </w:rPr>
        <w:t>ust tulenevaid</w:t>
      </w:r>
      <w:r w:rsidR="00CA6104" w:rsidRPr="008B6FA2">
        <w:rPr>
          <w:spacing w:val="0"/>
        </w:rPr>
        <w:t xml:space="preserve"> vaidlusi ei õnnestu lahendada p</w:t>
      </w:r>
      <w:r w:rsidR="00B86760" w:rsidRPr="008B6FA2">
        <w:rPr>
          <w:spacing w:val="0"/>
        </w:rPr>
        <w:t>oolte läbirääkimistega, lahen</w:t>
      </w:r>
      <w:r w:rsidR="00BC1507" w:rsidRPr="008B6FA2">
        <w:rPr>
          <w:spacing w:val="0"/>
        </w:rPr>
        <w:t xml:space="preserve">datakse vaidlus </w:t>
      </w:r>
      <w:r w:rsidR="00185D39" w:rsidRPr="008B6FA2">
        <w:rPr>
          <w:spacing w:val="0"/>
        </w:rPr>
        <w:t>õigusaktidega kehtestatud korras</w:t>
      </w:r>
      <w:r w:rsidR="00BC1507" w:rsidRPr="008B6FA2">
        <w:rPr>
          <w:spacing w:val="0"/>
        </w:rPr>
        <w:t xml:space="preserve">. </w:t>
      </w:r>
    </w:p>
    <w:p w14:paraId="0EB1107C" w14:textId="5A39534F" w:rsidR="00827963" w:rsidRPr="008B6FA2" w:rsidRDefault="00000000" w:rsidP="009602F3">
      <w:pPr>
        <w:pStyle w:val="Pealkiri21"/>
        <w:numPr>
          <w:ilvl w:val="1"/>
          <w:numId w:val="5"/>
        </w:numPr>
        <w:tabs>
          <w:tab w:val="left" w:pos="426"/>
        </w:tabs>
        <w:ind w:left="0" w:firstLine="0"/>
        <w:jc w:val="both"/>
        <w:rPr>
          <w:spacing w:val="0"/>
        </w:rPr>
      </w:pPr>
      <w:sdt>
        <w:sdtPr>
          <w:rPr>
            <w:spacing w:val="0"/>
          </w:rPr>
          <w:id w:val="-189151537"/>
          <w:placeholder>
            <w:docPart w:val="58D57B8272774790839CAF4A2E9544A9"/>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5C7FF5" w:rsidRPr="008B6FA2">
            <w:rPr>
              <w:spacing w:val="0"/>
            </w:rPr>
            <w:t>Leping on allkirjastatud digitaalselt.</w:t>
          </w:r>
        </w:sdtContent>
      </w:sdt>
    </w:p>
    <w:p w14:paraId="39D21AD9" w14:textId="77777777" w:rsidR="0063054E" w:rsidRPr="00343EA3" w:rsidRDefault="0063054E">
      <w:pPr>
        <w:spacing w:line="240" w:lineRule="exact"/>
        <w:jc w:val="both"/>
        <w:rPr>
          <w:spacing w:val="0"/>
        </w:rPr>
      </w:pPr>
    </w:p>
    <w:p w14:paraId="5F8CC545" w14:textId="77777777" w:rsidR="00DA25CD" w:rsidRPr="00DA25CD" w:rsidRDefault="00DA25CD" w:rsidP="00DA25CD"/>
    <w:sectPr w:rsidR="00DA25CD" w:rsidRPr="00DA25CD" w:rsidSect="00AE1EC3">
      <w:headerReference w:type="even" r:id="rId10"/>
      <w:headerReference w:type="default" r:id="rId11"/>
      <w:type w:val="continuous"/>
      <w:pgSz w:w="11906" w:h="16838"/>
      <w:pgMar w:top="1418" w:right="1304" w:bottom="1134"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90E5D" w14:textId="77777777" w:rsidR="00C01334" w:rsidRDefault="00C01334">
      <w:r>
        <w:separator/>
      </w:r>
    </w:p>
  </w:endnote>
  <w:endnote w:type="continuationSeparator" w:id="0">
    <w:p w14:paraId="5756F725" w14:textId="77777777" w:rsidR="00C01334" w:rsidRDefault="00C0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26E6" w14:textId="77777777" w:rsidR="00C01334" w:rsidRDefault="00C01334">
      <w:r>
        <w:separator/>
      </w:r>
    </w:p>
  </w:footnote>
  <w:footnote w:type="continuationSeparator" w:id="0">
    <w:p w14:paraId="0C84AE93" w14:textId="77777777" w:rsidR="00C01334" w:rsidRDefault="00C0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E9FB"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5A6DEEB1" w14:textId="77777777" w:rsidR="005D6F05" w:rsidRDefault="005D6F05">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BBBD" w14:textId="532A74C0"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F55CB">
      <w:rPr>
        <w:rStyle w:val="Lehekljenumber"/>
        <w:noProof/>
      </w:rPr>
      <w:t>3</w:t>
    </w:r>
    <w:r>
      <w:rPr>
        <w:rStyle w:val="Lehekljenumber"/>
      </w:rPr>
      <w:fldChar w:fldCharType="end"/>
    </w:r>
  </w:p>
  <w:p w14:paraId="35D0ED0B" w14:textId="77777777" w:rsidR="005D6F05" w:rsidRPr="00C70CB6" w:rsidRDefault="005D6F05" w:rsidP="002C3146">
    <w:pPr>
      <w:pStyle w:val="Pi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1BCF"/>
    <w:multiLevelType w:val="multilevel"/>
    <w:tmpl w:val="604009A6"/>
    <w:lvl w:ilvl="0">
      <w:start w:val="1"/>
      <w:numFmt w:val="decimal"/>
      <w:pStyle w:val="Pealkiri11"/>
      <w:lvlText w:val="%1."/>
      <w:lvlJc w:val="left"/>
      <w:pPr>
        <w:ind w:left="432" w:hanging="432"/>
      </w:pPr>
      <w:rPr>
        <w:rFonts w:ascii="Times New Roman" w:hAnsi="Times New Roman" w:hint="default"/>
        <w:sz w:val="24"/>
      </w:rPr>
    </w:lvl>
    <w:lvl w:ilvl="1">
      <w:start w:val="1"/>
      <w:numFmt w:val="decimal"/>
      <w:pStyle w:val="Pealkiri21"/>
      <w:lvlText w:val="%1.%2."/>
      <w:lvlJc w:val="left"/>
      <w:pPr>
        <w:ind w:left="2420" w:hanging="576"/>
      </w:pPr>
      <w:rPr>
        <w:rFonts w:ascii="Times New Roman" w:hAnsi="Times New Roman" w:hint="default"/>
        <w:sz w:val="24"/>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 w15:restartNumberingAfterBreak="0">
    <w:nsid w:val="0E79773D"/>
    <w:multiLevelType w:val="hybridMultilevel"/>
    <w:tmpl w:val="03E85B50"/>
    <w:lvl w:ilvl="0" w:tplc="0425000F">
      <w:start w:val="5"/>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DBD7289"/>
    <w:multiLevelType w:val="multilevel"/>
    <w:tmpl w:val="8FE6F7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4C112D"/>
    <w:multiLevelType w:val="multilevel"/>
    <w:tmpl w:val="F2C4E59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6A115B"/>
    <w:multiLevelType w:val="multilevel"/>
    <w:tmpl w:val="3B1AD1F6"/>
    <w:lvl w:ilvl="0">
      <w:start w:val="1"/>
      <w:numFmt w:val="decimal"/>
      <w:lvlText w:val="%1"/>
      <w:lvlJc w:val="left"/>
      <w:pPr>
        <w:ind w:left="405" w:hanging="405"/>
      </w:pPr>
      <w:rPr>
        <w:rFonts w:hint="default"/>
        <w:b/>
        <w:bCs/>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53514236">
    <w:abstractNumId w:val="0"/>
  </w:num>
  <w:num w:numId="2" w16cid:durableId="875311168">
    <w:abstractNumId w:val="0"/>
  </w:num>
  <w:num w:numId="3" w16cid:durableId="744378699">
    <w:abstractNumId w:val="3"/>
  </w:num>
  <w:num w:numId="4" w16cid:durableId="306784705">
    <w:abstractNumId w:val="4"/>
  </w:num>
  <w:num w:numId="5" w16cid:durableId="569576687">
    <w:abstractNumId w:val="2"/>
  </w:num>
  <w:num w:numId="6" w16cid:durableId="457264723">
    <w:abstractNumId w:val="1"/>
  </w:num>
  <w:num w:numId="7" w16cid:durableId="363020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E05"/>
    <w:rsid w:val="000030AF"/>
    <w:rsid w:val="000121D0"/>
    <w:rsid w:val="000138DC"/>
    <w:rsid w:val="00021C80"/>
    <w:rsid w:val="00025B15"/>
    <w:rsid w:val="0003165C"/>
    <w:rsid w:val="000356D1"/>
    <w:rsid w:val="00037F08"/>
    <w:rsid w:val="000414C4"/>
    <w:rsid w:val="000577C6"/>
    <w:rsid w:val="0006034B"/>
    <w:rsid w:val="00066803"/>
    <w:rsid w:val="00090FA1"/>
    <w:rsid w:val="00094712"/>
    <w:rsid w:val="00097683"/>
    <w:rsid w:val="000A2CE1"/>
    <w:rsid w:val="000A7F22"/>
    <w:rsid w:val="000C05C2"/>
    <w:rsid w:val="000C1530"/>
    <w:rsid w:val="000C5B20"/>
    <w:rsid w:val="000D1D5B"/>
    <w:rsid w:val="000D4E4D"/>
    <w:rsid w:val="000F1381"/>
    <w:rsid w:val="000F1CBD"/>
    <w:rsid w:val="000F4AC9"/>
    <w:rsid w:val="00101F1B"/>
    <w:rsid w:val="001031C6"/>
    <w:rsid w:val="0011670F"/>
    <w:rsid w:val="00134F26"/>
    <w:rsid w:val="001472CB"/>
    <w:rsid w:val="00155D6D"/>
    <w:rsid w:val="00155EBB"/>
    <w:rsid w:val="00156D0F"/>
    <w:rsid w:val="00157320"/>
    <w:rsid w:val="001613F5"/>
    <w:rsid w:val="00166308"/>
    <w:rsid w:val="00173038"/>
    <w:rsid w:val="00180A07"/>
    <w:rsid w:val="00182FF7"/>
    <w:rsid w:val="001837C5"/>
    <w:rsid w:val="001840F4"/>
    <w:rsid w:val="00185BD9"/>
    <w:rsid w:val="00185D39"/>
    <w:rsid w:val="0019171A"/>
    <w:rsid w:val="00195E10"/>
    <w:rsid w:val="001A7896"/>
    <w:rsid w:val="001B2E94"/>
    <w:rsid w:val="001C1D64"/>
    <w:rsid w:val="001D10FD"/>
    <w:rsid w:val="001D73CE"/>
    <w:rsid w:val="001E5BB6"/>
    <w:rsid w:val="001F02C3"/>
    <w:rsid w:val="001F269B"/>
    <w:rsid w:val="001F48B9"/>
    <w:rsid w:val="001F6680"/>
    <w:rsid w:val="001F7089"/>
    <w:rsid w:val="002178EC"/>
    <w:rsid w:val="00220C0C"/>
    <w:rsid w:val="002366E4"/>
    <w:rsid w:val="00236EB4"/>
    <w:rsid w:val="00237148"/>
    <w:rsid w:val="002512B7"/>
    <w:rsid w:val="00264F32"/>
    <w:rsid w:val="00267C68"/>
    <w:rsid w:val="00270B88"/>
    <w:rsid w:val="0028498B"/>
    <w:rsid w:val="002A0E15"/>
    <w:rsid w:val="002A19E4"/>
    <w:rsid w:val="002A2E07"/>
    <w:rsid w:val="002A4F2E"/>
    <w:rsid w:val="002A56A7"/>
    <w:rsid w:val="002A7767"/>
    <w:rsid w:val="002C0F01"/>
    <w:rsid w:val="002C3146"/>
    <w:rsid w:val="002D4B8A"/>
    <w:rsid w:val="002D73BF"/>
    <w:rsid w:val="002D7C0E"/>
    <w:rsid w:val="002E170D"/>
    <w:rsid w:val="002E3523"/>
    <w:rsid w:val="002E6556"/>
    <w:rsid w:val="002F18C0"/>
    <w:rsid w:val="002F6761"/>
    <w:rsid w:val="002F7E96"/>
    <w:rsid w:val="0030026D"/>
    <w:rsid w:val="00301A15"/>
    <w:rsid w:val="00306903"/>
    <w:rsid w:val="00307F2D"/>
    <w:rsid w:val="003219D8"/>
    <w:rsid w:val="00321F73"/>
    <w:rsid w:val="003226B8"/>
    <w:rsid w:val="00325544"/>
    <w:rsid w:val="00331DC6"/>
    <w:rsid w:val="00343EA3"/>
    <w:rsid w:val="00350444"/>
    <w:rsid w:val="00352976"/>
    <w:rsid w:val="00366C6F"/>
    <w:rsid w:val="00380D5F"/>
    <w:rsid w:val="003843FE"/>
    <w:rsid w:val="00392374"/>
    <w:rsid w:val="00393596"/>
    <w:rsid w:val="003964DF"/>
    <w:rsid w:val="003C29EC"/>
    <w:rsid w:val="003D4FB2"/>
    <w:rsid w:val="003D78D6"/>
    <w:rsid w:val="003E1E99"/>
    <w:rsid w:val="003E27DC"/>
    <w:rsid w:val="003E695E"/>
    <w:rsid w:val="004024D7"/>
    <w:rsid w:val="004126B4"/>
    <w:rsid w:val="004232FA"/>
    <w:rsid w:val="004363D6"/>
    <w:rsid w:val="004549F5"/>
    <w:rsid w:val="0046170E"/>
    <w:rsid w:val="004626E9"/>
    <w:rsid w:val="004756EB"/>
    <w:rsid w:val="0048104C"/>
    <w:rsid w:val="00492629"/>
    <w:rsid w:val="004A4DD1"/>
    <w:rsid w:val="004A4E23"/>
    <w:rsid w:val="004A5F5E"/>
    <w:rsid w:val="004C0095"/>
    <w:rsid w:val="004D4591"/>
    <w:rsid w:val="004D5B69"/>
    <w:rsid w:val="004E6D27"/>
    <w:rsid w:val="004F007F"/>
    <w:rsid w:val="004F51F3"/>
    <w:rsid w:val="005048A6"/>
    <w:rsid w:val="00510955"/>
    <w:rsid w:val="0051635F"/>
    <w:rsid w:val="00517519"/>
    <w:rsid w:val="005277F2"/>
    <w:rsid w:val="00532AA1"/>
    <w:rsid w:val="00543055"/>
    <w:rsid w:val="00545137"/>
    <w:rsid w:val="00556B34"/>
    <w:rsid w:val="00557C70"/>
    <w:rsid w:val="00566E6D"/>
    <w:rsid w:val="00582819"/>
    <w:rsid w:val="005877B0"/>
    <w:rsid w:val="005967EA"/>
    <w:rsid w:val="005A1212"/>
    <w:rsid w:val="005A1CA9"/>
    <w:rsid w:val="005A68F2"/>
    <w:rsid w:val="005B0120"/>
    <w:rsid w:val="005B1FE7"/>
    <w:rsid w:val="005B457B"/>
    <w:rsid w:val="005B592C"/>
    <w:rsid w:val="005B7B0E"/>
    <w:rsid w:val="005C7FF5"/>
    <w:rsid w:val="005D347E"/>
    <w:rsid w:val="005D5031"/>
    <w:rsid w:val="005D6F05"/>
    <w:rsid w:val="00604E73"/>
    <w:rsid w:val="00607668"/>
    <w:rsid w:val="00607CC4"/>
    <w:rsid w:val="0061080A"/>
    <w:rsid w:val="0063054E"/>
    <w:rsid w:val="00641F20"/>
    <w:rsid w:val="00643277"/>
    <w:rsid w:val="00645DBE"/>
    <w:rsid w:val="0064614D"/>
    <w:rsid w:val="00662EF5"/>
    <w:rsid w:val="00663CA2"/>
    <w:rsid w:val="00664C77"/>
    <w:rsid w:val="0067560E"/>
    <w:rsid w:val="00675764"/>
    <w:rsid w:val="006764F9"/>
    <w:rsid w:val="00682998"/>
    <w:rsid w:val="006843F7"/>
    <w:rsid w:val="0069308E"/>
    <w:rsid w:val="00693585"/>
    <w:rsid w:val="00697E3E"/>
    <w:rsid w:val="006A1418"/>
    <w:rsid w:val="006A3E97"/>
    <w:rsid w:val="006A4EFE"/>
    <w:rsid w:val="006B012E"/>
    <w:rsid w:val="006B1883"/>
    <w:rsid w:val="006C32E2"/>
    <w:rsid w:val="006D0AD9"/>
    <w:rsid w:val="006E16CC"/>
    <w:rsid w:val="00705B88"/>
    <w:rsid w:val="00723136"/>
    <w:rsid w:val="00736EEC"/>
    <w:rsid w:val="00740D41"/>
    <w:rsid w:val="00761511"/>
    <w:rsid w:val="00770C13"/>
    <w:rsid w:val="00787786"/>
    <w:rsid w:val="00787986"/>
    <w:rsid w:val="007B1983"/>
    <w:rsid w:val="007B613B"/>
    <w:rsid w:val="007B718A"/>
    <w:rsid w:val="007C4E05"/>
    <w:rsid w:val="007C522D"/>
    <w:rsid w:val="007C5A2A"/>
    <w:rsid w:val="007D1C5F"/>
    <w:rsid w:val="007E1D19"/>
    <w:rsid w:val="007E716A"/>
    <w:rsid w:val="007F0A8F"/>
    <w:rsid w:val="007F56D7"/>
    <w:rsid w:val="007F5B71"/>
    <w:rsid w:val="008039B3"/>
    <w:rsid w:val="00803D07"/>
    <w:rsid w:val="008166C8"/>
    <w:rsid w:val="00821E2E"/>
    <w:rsid w:val="00827963"/>
    <w:rsid w:val="008369B6"/>
    <w:rsid w:val="00841550"/>
    <w:rsid w:val="00843E43"/>
    <w:rsid w:val="00854B07"/>
    <w:rsid w:val="00855043"/>
    <w:rsid w:val="008639BE"/>
    <w:rsid w:val="00880BD8"/>
    <w:rsid w:val="0088121F"/>
    <w:rsid w:val="008926D2"/>
    <w:rsid w:val="00893585"/>
    <w:rsid w:val="008952A8"/>
    <w:rsid w:val="00897D8A"/>
    <w:rsid w:val="008A289D"/>
    <w:rsid w:val="008A2A5B"/>
    <w:rsid w:val="008A2C3F"/>
    <w:rsid w:val="008A5651"/>
    <w:rsid w:val="008A5B84"/>
    <w:rsid w:val="008B192D"/>
    <w:rsid w:val="008B60E3"/>
    <w:rsid w:val="008B6FA2"/>
    <w:rsid w:val="008C4BE6"/>
    <w:rsid w:val="008E5E2F"/>
    <w:rsid w:val="008E682E"/>
    <w:rsid w:val="008F30F2"/>
    <w:rsid w:val="008F55CB"/>
    <w:rsid w:val="009008B3"/>
    <w:rsid w:val="00927952"/>
    <w:rsid w:val="0093032C"/>
    <w:rsid w:val="00943CE3"/>
    <w:rsid w:val="009602F3"/>
    <w:rsid w:val="009606F0"/>
    <w:rsid w:val="00960E34"/>
    <w:rsid w:val="00963739"/>
    <w:rsid w:val="00970BF4"/>
    <w:rsid w:val="00972864"/>
    <w:rsid w:val="009870EF"/>
    <w:rsid w:val="00995872"/>
    <w:rsid w:val="009B0614"/>
    <w:rsid w:val="009B23E6"/>
    <w:rsid w:val="009C2FC3"/>
    <w:rsid w:val="009D3D72"/>
    <w:rsid w:val="009D5C90"/>
    <w:rsid w:val="009F139B"/>
    <w:rsid w:val="009F255D"/>
    <w:rsid w:val="009F6532"/>
    <w:rsid w:val="00A00A1C"/>
    <w:rsid w:val="00A050F6"/>
    <w:rsid w:val="00A1013C"/>
    <w:rsid w:val="00A12C30"/>
    <w:rsid w:val="00A13A29"/>
    <w:rsid w:val="00A17AFB"/>
    <w:rsid w:val="00A204BE"/>
    <w:rsid w:val="00A21947"/>
    <w:rsid w:val="00A3137D"/>
    <w:rsid w:val="00A3152D"/>
    <w:rsid w:val="00A479AD"/>
    <w:rsid w:val="00A5592E"/>
    <w:rsid w:val="00A6131F"/>
    <w:rsid w:val="00A62369"/>
    <w:rsid w:val="00A67ABB"/>
    <w:rsid w:val="00A728B9"/>
    <w:rsid w:val="00A76DD5"/>
    <w:rsid w:val="00A81AD0"/>
    <w:rsid w:val="00A94B3C"/>
    <w:rsid w:val="00A9787B"/>
    <w:rsid w:val="00AA0F3C"/>
    <w:rsid w:val="00AA27BE"/>
    <w:rsid w:val="00AA4234"/>
    <w:rsid w:val="00AB3F33"/>
    <w:rsid w:val="00AD598A"/>
    <w:rsid w:val="00AE1EC3"/>
    <w:rsid w:val="00B03F32"/>
    <w:rsid w:val="00B150B7"/>
    <w:rsid w:val="00B2274C"/>
    <w:rsid w:val="00B34C4D"/>
    <w:rsid w:val="00B41126"/>
    <w:rsid w:val="00B461E3"/>
    <w:rsid w:val="00B7467D"/>
    <w:rsid w:val="00B85E32"/>
    <w:rsid w:val="00B86760"/>
    <w:rsid w:val="00BA26E0"/>
    <w:rsid w:val="00BA6790"/>
    <w:rsid w:val="00BB47DE"/>
    <w:rsid w:val="00BC1507"/>
    <w:rsid w:val="00BE19F7"/>
    <w:rsid w:val="00BE25AE"/>
    <w:rsid w:val="00C01334"/>
    <w:rsid w:val="00C01BD6"/>
    <w:rsid w:val="00C1452C"/>
    <w:rsid w:val="00C15589"/>
    <w:rsid w:val="00C20B65"/>
    <w:rsid w:val="00C360A9"/>
    <w:rsid w:val="00C5233D"/>
    <w:rsid w:val="00C663C5"/>
    <w:rsid w:val="00C677ED"/>
    <w:rsid w:val="00C70CB6"/>
    <w:rsid w:val="00C728F2"/>
    <w:rsid w:val="00C87187"/>
    <w:rsid w:val="00C92761"/>
    <w:rsid w:val="00CA1AC3"/>
    <w:rsid w:val="00CA2255"/>
    <w:rsid w:val="00CA314C"/>
    <w:rsid w:val="00CA6104"/>
    <w:rsid w:val="00CA7FF1"/>
    <w:rsid w:val="00CC12C2"/>
    <w:rsid w:val="00CD3E9F"/>
    <w:rsid w:val="00CD6582"/>
    <w:rsid w:val="00D01236"/>
    <w:rsid w:val="00D05661"/>
    <w:rsid w:val="00D05C7D"/>
    <w:rsid w:val="00D07148"/>
    <w:rsid w:val="00D12426"/>
    <w:rsid w:val="00D138F8"/>
    <w:rsid w:val="00D156A5"/>
    <w:rsid w:val="00D2215A"/>
    <w:rsid w:val="00D40897"/>
    <w:rsid w:val="00D51573"/>
    <w:rsid w:val="00D57FA4"/>
    <w:rsid w:val="00D716F2"/>
    <w:rsid w:val="00D76FB7"/>
    <w:rsid w:val="00D81DDB"/>
    <w:rsid w:val="00D83896"/>
    <w:rsid w:val="00DA25CD"/>
    <w:rsid w:val="00DD7137"/>
    <w:rsid w:val="00DF71E0"/>
    <w:rsid w:val="00E013F4"/>
    <w:rsid w:val="00E0721A"/>
    <w:rsid w:val="00E2013D"/>
    <w:rsid w:val="00E23087"/>
    <w:rsid w:val="00E237A0"/>
    <w:rsid w:val="00E31D03"/>
    <w:rsid w:val="00E35A9E"/>
    <w:rsid w:val="00E36354"/>
    <w:rsid w:val="00E43B3A"/>
    <w:rsid w:val="00E55F0A"/>
    <w:rsid w:val="00E63D30"/>
    <w:rsid w:val="00E7525E"/>
    <w:rsid w:val="00E824F0"/>
    <w:rsid w:val="00E8434A"/>
    <w:rsid w:val="00EA1D05"/>
    <w:rsid w:val="00EC0406"/>
    <w:rsid w:val="00EC1F8C"/>
    <w:rsid w:val="00EC3ACF"/>
    <w:rsid w:val="00ED00A7"/>
    <w:rsid w:val="00ED1622"/>
    <w:rsid w:val="00EE3C9E"/>
    <w:rsid w:val="00EF5323"/>
    <w:rsid w:val="00F05163"/>
    <w:rsid w:val="00F10C7E"/>
    <w:rsid w:val="00F117B4"/>
    <w:rsid w:val="00F14F70"/>
    <w:rsid w:val="00F15989"/>
    <w:rsid w:val="00F16A4A"/>
    <w:rsid w:val="00F21028"/>
    <w:rsid w:val="00F329F0"/>
    <w:rsid w:val="00F37FB6"/>
    <w:rsid w:val="00F45024"/>
    <w:rsid w:val="00F501AC"/>
    <w:rsid w:val="00F552AF"/>
    <w:rsid w:val="00F56D6E"/>
    <w:rsid w:val="00F600FB"/>
    <w:rsid w:val="00F67DA5"/>
    <w:rsid w:val="00F72628"/>
    <w:rsid w:val="00F93ACC"/>
    <w:rsid w:val="00F955F8"/>
    <w:rsid w:val="00FA05BD"/>
    <w:rsid w:val="00FB55C3"/>
    <w:rsid w:val="00FB6CBB"/>
    <w:rsid w:val="00FE1707"/>
    <w:rsid w:val="00FE3E35"/>
    <w:rsid w:val="00FE6B3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2A96B"/>
  <w15:docId w15:val="{538D7A2B-C233-4EE6-A165-E601A30D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380D5F"/>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table" w:styleId="Kontuurtabel">
    <w:name w:val="Table Grid"/>
    <w:basedOn w:val="Normaaltabel"/>
    <w:uiPriority w:val="59"/>
    <w:rsid w:val="00CA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semiHidden/>
    <w:unhideWhenUsed/>
    <w:rsid w:val="007E1D19"/>
    <w:rPr>
      <w:rFonts w:ascii="Tahoma" w:hAnsi="Tahoma" w:cs="Tahoma"/>
      <w:sz w:val="16"/>
      <w:szCs w:val="16"/>
    </w:rPr>
  </w:style>
  <w:style w:type="character" w:customStyle="1" w:styleId="JutumullitekstMrk">
    <w:name w:val="Jutumullitekst Märk"/>
    <w:basedOn w:val="Liguvaikefont"/>
    <w:link w:val="Jutumullitekst"/>
    <w:semiHidden/>
    <w:rsid w:val="007E1D19"/>
    <w:rPr>
      <w:rFonts w:ascii="Tahoma" w:hAnsi="Tahoma" w:cs="Tahoma"/>
      <w:spacing w:val="-20"/>
      <w:sz w:val="16"/>
      <w:szCs w:val="16"/>
      <w:lang w:eastAsia="en-US"/>
    </w:rPr>
  </w:style>
  <w:style w:type="character" w:styleId="Kommentaariviide">
    <w:name w:val="annotation reference"/>
    <w:basedOn w:val="Liguvaikefont"/>
    <w:uiPriority w:val="99"/>
    <w:semiHidden/>
    <w:unhideWhenUsed/>
    <w:rsid w:val="007E1D19"/>
    <w:rPr>
      <w:sz w:val="16"/>
      <w:szCs w:val="16"/>
    </w:rPr>
  </w:style>
  <w:style w:type="paragraph" w:styleId="Kommentaaritekst">
    <w:name w:val="annotation text"/>
    <w:basedOn w:val="Normaallaad"/>
    <w:link w:val="KommentaaritekstMrk"/>
    <w:uiPriority w:val="99"/>
    <w:semiHidden/>
    <w:unhideWhenUsed/>
    <w:rsid w:val="007E1D19"/>
    <w:rPr>
      <w:sz w:val="20"/>
      <w:szCs w:val="20"/>
    </w:rPr>
  </w:style>
  <w:style w:type="character" w:customStyle="1" w:styleId="KommentaaritekstMrk">
    <w:name w:val="Kommentaari tekst Märk"/>
    <w:basedOn w:val="Liguvaikefont"/>
    <w:link w:val="Kommentaaritekst"/>
    <w:uiPriority w:val="99"/>
    <w:semiHidden/>
    <w:rsid w:val="007E1D19"/>
    <w:rPr>
      <w:spacing w:val="-20"/>
      <w:lang w:eastAsia="en-US"/>
    </w:rPr>
  </w:style>
  <w:style w:type="paragraph" w:styleId="Kommentaariteema">
    <w:name w:val="annotation subject"/>
    <w:basedOn w:val="Kommentaaritekst"/>
    <w:next w:val="Kommentaaritekst"/>
    <w:link w:val="KommentaariteemaMrk"/>
    <w:semiHidden/>
    <w:unhideWhenUsed/>
    <w:rsid w:val="007E1D19"/>
    <w:rPr>
      <w:b/>
      <w:bCs/>
    </w:rPr>
  </w:style>
  <w:style w:type="character" w:customStyle="1" w:styleId="KommentaariteemaMrk">
    <w:name w:val="Kommentaari teema Märk"/>
    <w:basedOn w:val="KommentaaritekstMrk"/>
    <w:link w:val="Kommentaariteema"/>
    <w:semiHidden/>
    <w:rsid w:val="007E1D19"/>
    <w:rPr>
      <w:b/>
      <w:bCs/>
      <w:spacing w:val="-20"/>
      <w:lang w:eastAsia="en-US"/>
    </w:rPr>
  </w:style>
  <w:style w:type="paragraph" w:styleId="Normaallaadveeb">
    <w:name w:val="Normal (Web)"/>
    <w:basedOn w:val="Normaallaad"/>
    <w:rsid w:val="007E1D19"/>
    <w:pPr>
      <w:spacing w:before="100" w:beforeAutospacing="1" w:after="100" w:afterAutospacing="1"/>
    </w:pPr>
    <w:rPr>
      <w:spacing w:val="0"/>
      <w:lang w:val="en-GB"/>
    </w:rPr>
  </w:style>
  <w:style w:type="paragraph" w:customStyle="1" w:styleId="Pealkiri11">
    <w:name w:val="Pealkiri 11"/>
    <w:basedOn w:val="Normaallaad"/>
    <w:rsid w:val="00380D5F"/>
    <w:pPr>
      <w:numPr>
        <w:numId w:val="1"/>
      </w:numPr>
    </w:pPr>
  </w:style>
  <w:style w:type="paragraph" w:customStyle="1" w:styleId="Pealkiri21">
    <w:name w:val="Pealkiri 21"/>
    <w:basedOn w:val="Normaallaad"/>
    <w:rsid w:val="00380D5F"/>
    <w:pPr>
      <w:numPr>
        <w:ilvl w:val="1"/>
        <w:numId w:val="1"/>
      </w:numPr>
    </w:pPr>
  </w:style>
  <w:style w:type="paragraph" w:customStyle="1" w:styleId="Pealkiri31">
    <w:name w:val="Pealkiri 31"/>
    <w:basedOn w:val="Normaallaad"/>
    <w:rsid w:val="00380D5F"/>
    <w:pPr>
      <w:numPr>
        <w:ilvl w:val="2"/>
        <w:numId w:val="1"/>
      </w:numPr>
    </w:pPr>
  </w:style>
  <w:style w:type="paragraph" w:customStyle="1" w:styleId="Pealkiri41">
    <w:name w:val="Pealkiri 41"/>
    <w:basedOn w:val="Normaallaad"/>
    <w:rsid w:val="00380D5F"/>
    <w:pPr>
      <w:numPr>
        <w:ilvl w:val="3"/>
        <w:numId w:val="1"/>
      </w:numPr>
    </w:pPr>
  </w:style>
  <w:style w:type="paragraph" w:customStyle="1" w:styleId="Pealkiri51">
    <w:name w:val="Pealkiri 51"/>
    <w:basedOn w:val="Normaallaad"/>
    <w:rsid w:val="00380D5F"/>
    <w:pPr>
      <w:numPr>
        <w:ilvl w:val="4"/>
        <w:numId w:val="1"/>
      </w:numPr>
    </w:pPr>
  </w:style>
  <w:style w:type="paragraph" w:customStyle="1" w:styleId="Pealkiri61">
    <w:name w:val="Pealkiri 61"/>
    <w:basedOn w:val="Normaallaad"/>
    <w:rsid w:val="00380D5F"/>
    <w:pPr>
      <w:numPr>
        <w:ilvl w:val="5"/>
        <w:numId w:val="1"/>
      </w:numPr>
    </w:pPr>
  </w:style>
  <w:style w:type="paragraph" w:customStyle="1" w:styleId="Pealkiri71">
    <w:name w:val="Pealkiri 71"/>
    <w:basedOn w:val="Normaallaad"/>
    <w:rsid w:val="00380D5F"/>
    <w:pPr>
      <w:numPr>
        <w:ilvl w:val="6"/>
        <w:numId w:val="1"/>
      </w:numPr>
    </w:pPr>
  </w:style>
  <w:style w:type="paragraph" w:customStyle="1" w:styleId="Pealkiri81">
    <w:name w:val="Pealkiri 81"/>
    <w:basedOn w:val="Normaallaad"/>
    <w:rsid w:val="00380D5F"/>
    <w:pPr>
      <w:numPr>
        <w:ilvl w:val="7"/>
        <w:numId w:val="1"/>
      </w:numPr>
    </w:pPr>
  </w:style>
  <w:style w:type="paragraph" w:customStyle="1" w:styleId="Pealkiri91">
    <w:name w:val="Pealkiri 91"/>
    <w:basedOn w:val="Normaallaad"/>
    <w:rsid w:val="00380D5F"/>
    <w:pPr>
      <w:numPr>
        <w:ilvl w:val="8"/>
        <w:numId w:val="1"/>
      </w:numPr>
    </w:pPr>
  </w:style>
  <w:style w:type="character" w:styleId="Hperlink">
    <w:name w:val="Hyperlink"/>
    <w:basedOn w:val="Liguvaikefont"/>
    <w:unhideWhenUsed/>
    <w:rsid w:val="00C663C5"/>
    <w:rPr>
      <w:color w:val="0000FF" w:themeColor="hyperlink"/>
      <w:u w:val="single"/>
    </w:rPr>
  </w:style>
  <w:style w:type="character" w:styleId="Klastatudhperlink">
    <w:name w:val="FollowedHyperlink"/>
    <w:basedOn w:val="Liguvaikefont"/>
    <w:semiHidden/>
    <w:unhideWhenUsed/>
    <w:rsid w:val="008039B3"/>
    <w:rPr>
      <w:color w:val="800080" w:themeColor="followedHyperlink"/>
      <w:u w:val="single"/>
    </w:rPr>
  </w:style>
  <w:style w:type="character" w:styleId="Lahendamatamainimine">
    <w:name w:val="Unresolved Mention"/>
    <w:basedOn w:val="Liguvaikefont"/>
    <w:uiPriority w:val="99"/>
    <w:semiHidden/>
    <w:unhideWhenUsed/>
    <w:rsid w:val="00267C68"/>
    <w:rPr>
      <w:color w:val="605E5C"/>
      <w:shd w:val="clear" w:color="auto" w:fill="E1DFDD"/>
    </w:rPr>
  </w:style>
  <w:style w:type="character" w:styleId="Kohatitetekst">
    <w:name w:val="Placeholder Text"/>
    <w:basedOn w:val="Liguvaikefont"/>
    <w:uiPriority w:val="99"/>
    <w:semiHidden/>
    <w:rsid w:val="00173038"/>
    <w:rPr>
      <w:color w:val="808080"/>
    </w:rPr>
  </w:style>
  <w:style w:type="paragraph" w:styleId="Alapealkiri">
    <w:name w:val="Subtitle"/>
    <w:basedOn w:val="Normaallaad"/>
    <w:next w:val="Normaallaad"/>
    <w:link w:val="AlapealkiriMrk"/>
    <w:qFormat/>
    <w:rsid w:val="003E69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apealkiriMrk">
    <w:name w:val="Alapealkiri Märk"/>
    <w:basedOn w:val="Liguvaikefont"/>
    <w:link w:val="Alapealkiri"/>
    <w:rsid w:val="003E695E"/>
    <w:rPr>
      <w:rFonts w:asciiTheme="minorHAnsi" w:eastAsiaTheme="minorEastAsia" w:hAnsiTheme="minorHAnsi" w:cstheme="minorBidi"/>
      <w:color w:val="5A5A5A" w:themeColor="text1" w:themeTint="A5"/>
      <w:spacing w:val="15"/>
      <w:sz w:val="22"/>
      <w:szCs w:val="22"/>
      <w:lang w:eastAsia="en-US"/>
    </w:rPr>
  </w:style>
  <w:style w:type="paragraph" w:styleId="Loendilik">
    <w:name w:val="List Paragraph"/>
    <w:basedOn w:val="Normaallaad"/>
    <w:uiPriority w:val="34"/>
    <w:qFormat/>
    <w:rsid w:val="006B1883"/>
    <w:pPr>
      <w:ind w:left="720"/>
      <w:contextualSpacing/>
    </w:pPr>
    <w:rPr>
      <w:spacing w:val="0"/>
      <w:lang w:eastAsia="et-E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79239">
      <w:bodyDiv w:val="1"/>
      <w:marLeft w:val="0"/>
      <w:marRight w:val="0"/>
      <w:marTop w:val="0"/>
      <w:marBottom w:val="0"/>
      <w:divBdr>
        <w:top w:val="none" w:sz="0" w:space="0" w:color="auto"/>
        <w:left w:val="none" w:sz="0" w:space="0" w:color="auto"/>
        <w:bottom w:val="none" w:sz="0" w:space="0" w:color="auto"/>
        <w:right w:val="none" w:sz="0" w:space="0" w:color="auto"/>
      </w:divBdr>
    </w:div>
    <w:div w:id="19108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rik.ee/et/e-arveldaj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omas\Desktop\t&#246;&#246;v&#245;tuleping%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B84B6400E9466CB75FC00944A6C3A1"/>
        <w:category>
          <w:name w:val="Üldine"/>
          <w:gallery w:val="placeholder"/>
        </w:category>
        <w:types>
          <w:type w:val="bbPlcHdr"/>
        </w:types>
        <w:behaviors>
          <w:behavior w:val="content"/>
        </w:behaviors>
        <w:guid w:val="{D27A2FFE-565D-46A8-BCA5-61565EF650B7}"/>
      </w:docPartPr>
      <w:docPartBody>
        <w:p w:rsidR="003646A3" w:rsidRDefault="00EF6595">
          <w:pPr>
            <w:pStyle w:val="D7B84B6400E9466CB75FC00944A6C3A1"/>
          </w:pPr>
          <w:r w:rsidRPr="00BE118B">
            <w:rPr>
              <w:rStyle w:val="Kohatitetekst"/>
            </w:rPr>
            <w:t>Click here to enter a date.</w:t>
          </w:r>
        </w:p>
      </w:docPartBody>
    </w:docPart>
    <w:docPart>
      <w:docPartPr>
        <w:name w:val="58D57B8272774790839CAF4A2E9544A9"/>
        <w:category>
          <w:name w:val="Üldine"/>
          <w:gallery w:val="placeholder"/>
        </w:category>
        <w:types>
          <w:type w:val="bbPlcHdr"/>
        </w:types>
        <w:behaviors>
          <w:behavior w:val="content"/>
        </w:behaviors>
        <w:guid w:val="{1BF91C4F-820D-440F-8248-804566391812}"/>
      </w:docPartPr>
      <w:docPartBody>
        <w:p w:rsidR="003646A3" w:rsidRDefault="00EF6595">
          <w:pPr>
            <w:pStyle w:val="58D57B8272774790839CAF4A2E9544A9"/>
          </w:pPr>
          <w:r>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595"/>
    <w:rsid w:val="00094712"/>
    <w:rsid w:val="000C5B20"/>
    <w:rsid w:val="000D50B1"/>
    <w:rsid w:val="00155343"/>
    <w:rsid w:val="002060CD"/>
    <w:rsid w:val="003646A3"/>
    <w:rsid w:val="004639E0"/>
    <w:rsid w:val="004756EB"/>
    <w:rsid w:val="00480274"/>
    <w:rsid w:val="004A7717"/>
    <w:rsid w:val="0050589D"/>
    <w:rsid w:val="005A74B6"/>
    <w:rsid w:val="006477CE"/>
    <w:rsid w:val="00705B88"/>
    <w:rsid w:val="0073423F"/>
    <w:rsid w:val="00801D23"/>
    <w:rsid w:val="008301B5"/>
    <w:rsid w:val="00974EEB"/>
    <w:rsid w:val="009B3E06"/>
    <w:rsid w:val="009D5C6B"/>
    <w:rsid w:val="00A35F18"/>
    <w:rsid w:val="00A40C3F"/>
    <w:rsid w:val="00A81AD0"/>
    <w:rsid w:val="00B60BCC"/>
    <w:rsid w:val="00B85E32"/>
    <w:rsid w:val="00E43B3A"/>
    <w:rsid w:val="00EC3ACF"/>
    <w:rsid w:val="00EF6595"/>
    <w:rsid w:val="00FD0357"/>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6477CE"/>
    <w:rPr>
      <w:color w:val="808080"/>
    </w:rPr>
  </w:style>
  <w:style w:type="paragraph" w:customStyle="1" w:styleId="D7B84B6400E9466CB75FC00944A6C3A1">
    <w:name w:val="D7B84B6400E9466CB75FC00944A6C3A1"/>
  </w:style>
  <w:style w:type="paragraph" w:customStyle="1" w:styleId="58D57B8272774790839CAF4A2E9544A9">
    <w:name w:val="58D57B8272774790839CAF4A2E9544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CF16FC6764A64999E843BB8821A208" ma:contentTypeVersion="16" ma:contentTypeDescription="Loo uus dokument" ma:contentTypeScope="" ma:versionID="26be00c38a79a4ae17d853baa49290ce">
  <xsd:schema xmlns:xsd="http://www.w3.org/2001/XMLSchema" xmlns:xs="http://www.w3.org/2001/XMLSchema" xmlns:p="http://schemas.microsoft.com/office/2006/metadata/properties" xmlns:ns2="c384e780-eb0a-45f6-bb48-4425a6f16657" xmlns:ns3="ceba4d40-9a8f-4db2-98f6-3945f3464132" targetNamespace="http://schemas.microsoft.com/office/2006/metadata/properties" ma:root="true" ma:fieldsID="4a633cfe4d843d894d36ff4f7af34b1c" ns2:_="" ns3:_="">
    <xsd:import namespace="c384e780-eb0a-45f6-bb48-4425a6f16657"/>
    <xsd:import namespace="ceba4d40-9a8f-4db2-98f6-3945f34641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4e780-eb0a-45f6-bb48-4425a6f16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68cbe031-d652-4bdd-8d36-3ce58f3a88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ba4d40-9a8f-4db2-98f6-3945f3464132" elementFormDefault="qualified">
    <xsd:import namespace="http://schemas.microsoft.com/office/2006/documentManagement/types"/>
    <xsd:import namespace="http://schemas.microsoft.com/office/infopath/2007/PartnerControls"/>
    <xsd:element name="SharedWithUsers" ma:index="19"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Ühiskasutusse andmise üksikasjad" ma:internalName="SharedWithDetails" ma:readOnly="true">
      <xsd:simpleType>
        <xsd:restriction base="dms:Note">
          <xsd:maxLength value="255"/>
        </xsd:restriction>
      </xsd:simpleType>
    </xsd:element>
    <xsd:element name="TaxCatchAll" ma:index="23" nillable="true" ma:displayName="Taxonomy Catch All Column" ma:hidden="true" ma:list="{b00560db-f1fb-4f50-9476-119a7530afb2}" ma:internalName="TaxCatchAll" ma:showField="CatchAllData" ma:web="ceba4d40-9a8f-4db2-98f6-3945f34641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802CF-C865-439F-844B-498FE44E8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4e780-eb0a-45f6-bb48-4425a6f16657"/>
    <ds:schemaRef ds:uri="ceba4d40-9a8f-4db2-98f6-3945f34641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D7028-1C18-4236-8710-148219BA018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 .dotx</Template>
  <TotalTime>0</TotalTime>
  <Pages>3</Pages>
  <Words>1012</Words>
  <Characters>5875</Characters>
  <Application>Microsoft Office Word</Application>
  <DocSecurity>0</DocSecurity>
  <Lines>48</Lines>
  <Paragraphs>13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TÖÖVÕTULEPING nr</vt:lpstr>
      <vt:lpstr>TÖÖVÕTULEPING nr</vt:lpstr>
      <vt:lpstr>TÖÖVÕTULEPING nr</vt:lpstr>
    </vt:vector>
  </TitlesOfParts>
  <Company>RMK</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creator>Toomas Kivisto</dc:creator>
  <cp:lastModifiedBy>Urbe Kallais</cp:lastModifiedBy>
  <cp:revision>3</cp:revision>
  <cp:lastPrinted>2024-12-05T13:17:00Z</cp:lastPrinted>
  <dcterms:created xsi:type="dcterms:W3CDTF">2026-02-03T10:27:00Z</dcterms:created>
  <dcterms:modified xsi:type="dcterms:W3CDTF">2026-02-09T12:56:00Z</dcterms:modified>
</cp:coreProperties>
</file>